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6A8DB" w14:textId="7EDB7AC2" w:rsidR="005B7414" w:rsidRPr="00491888" w:rsidRDefault="00683CBC">
      <w:pPr>
        <w:spacing w:line="520" w:lineRule="exact"/>
        <w:rPr>
          <w:rFonts w:asciiTheme="minorEastAsia" w:eastAsiaTheme="minorEastAsia" w:hAnsiTheme="minorEastAsia" w:cs="黑体"/>
          <w:sz w:val="32"/>
          <w:szCs w:val="32"/>
        </w:rPr>
      </w:pPr>
      <w:r w:rsidRPr="00491888">
        <w:rPr>
          <w:rFonts w:asciiTheme="minorEastAsia" w:eastAsiaTheme="minorEastAsia" w:hAnsiTheme="minorEastAsia" w:cs="黑体" w:hint="eastAsia"/>
          <w:sz w:val="32"/>
          <w:szCs w:val="32"/>
        </w:rPr>
        <w:t>附件</w:t>
      </w:r>
      <w:r w:rsidR="00BD052A" w:rsidRPr="00491888">
        <w:rPr>
          <w:rFonts w:asciiTheme="minorEastAsia" w:eastAsiaTheme="minorEastAsia" w:hAnsiTheme="minorEastAsia" w:cs="黑体" w:hint="eastAsia"/>
          <w:sz w:val="32"/>
          <w:szCs w:val="32"/>
        </w:rPr>
        <w:t>：</w:t>
      </w:r>
      <w:r w:rsidR="001D20EF">
        <w:rPr>
          <w:rFonts w:asciiTheme="minorEastAsia" w:eastAsiaTheme="minorEastAsia" w:hAnsiTheme="minorEastAsia" w:cs="黑体"/>
          <w:sz w:val="32"/>
          <w:szCs w:val="32"/>
        </w:rPr>
        <w:t>2</w:t>
      </w:r>
    </w:p>
    <w:p w14:paraId="77074715" w14:textId="77777777" w:rsidR="005B7414" w:rsidRPr="00491888" w:rsidRDefault="005B7414">
      <w:pPr>
        <w:spacing w:line="520" w:lineRule="exact"/>
        <w:rPr>
          <w:rFonts w:asciiTheme="minorEastAsia" w:eastAsiaTheme="minorEastAsia" w:hAnsiTheme="minorEastAsia" w:cs="仿宋"/>
          <w:sz w:val="32"/>
          <w:szCs w:val="32"/>
        </w:rPr>
      </w:pPr>
    </w:p>
    <w:p w14:paraId="6D3EEB6F" w14:textId="77777777" w:rsidR="005B7414" w:rsidRPr="00491888" w:rsidRDefault="005B7414">
      <w:pPr>
        <w:spacing w:line="520" w:lineRule="exact"/>
        <w:rPr>
          <w:rFonts w:asciiTheme="minorEastAsia" w:eastAsiaTheme="minorEastAsia" w:hAnsiTheme="minorEastAsia" w:cs="仿宋"/>
          <w:sz w:val="28"/>
        </w:rPr>
      </w:pPr>
    </w:p>
    <w:p w14:paraId="21DAF670" w14:textId="77777777" w:rsidR="005B7414" w:rsidRPr="00491888" w:rsidRDefault="005B7414">
      <w:pPr>
        <w:spacing w:line="520" w:lineRule="exact"/>
        <w:rPr>
          <w:rFonts w:asciiTheme="minorEastAsia" w:eastAsiaTheme="minorEastAsia" w:hAnsiTheme="minorEastAsia" w:cs="仿宋"/>
          <w:sz w:val="48"/>
          <w:szCs w:val="48"/>
        </w:rPr>
      </w:pPr>
    </w:p>
    <w:p w14:paraId="0F71617C" w14:textId="77777777" w:rsidR="00C70B83" w:rsidRPr="00491888" w:rsidRDefault="00C70B83">
      <w:pPr>
        <w:spacing w:line="520" w:lineRule="exact"/>
        <w:jc w:val="center"/>
        <w:rPr>
          <w:rFonts w:asciiTheme="minorEastAsia" w:eastAsiaTheme="minorEastAsia" w:hAnsiTheme="minorEastAsia" w:cs="仿宋"/>
          <w:b/>
          <w:bCs/>
          <w:sz w:val="48"/>
          <w:szCs w:val="48"/>
        </w:rPr>
      </w:pPr>
      <w:r w:rsidRPr="00491888">
        <w:rPr>
          <w:rFonts w:asciiTheme="minorEastAsia" w:eastAsiaTheme="minorEastAsia" w:hAnsiTheme="minorEastAsia" w:cs="仿宋" w:hint="eastAsia"/>
          <w:b/>
          <w:bCs/>
          <w:sz w:val="48"/>
          <w:szCs w:val="48"/>
        </w:rPr>
        <w:t>食品工业营养健康行动</w:t>
      </w:r>
    </w:p>
    <w:p w14:paraId="2DAE2CB9" w14:textId="77777777" w:rsidR="00957355" w:rsidRPr="00491888" w:rsidRDefault="00957355">
      <w:pPr>
        <w:spacing w:line="520" w:lineRule="exact"/>
        <w:jc w:val="center"/>
        <w:rPr>
          <w:rFonts w:asciiTheme="minorEastAsia" w:eastAsiaTheme="minorEastAsia" w:hAnsiTheme="minorEastAsia" w:cs="仿宋"/>
          <w:b/>
          <w:bCs/>
          <w:sz w:val="48"/>
          <w:szCs w:val="48"/>
        </w:rPr>
      </w:pPr>
    </w:p>
    <w:p w14:paraId="682CFCEE" w14:textId="32D35400" w:rsidR="005B7414" w:rsidRPr="00491888" w:rsidRDefault="00DD4CA9">
      <w:pPr>
        <w:spacing w:line="520" w:lineRule="exact"/>
        <w:jc w:val="center"/>
        <w:rPr>
          <w:rFonts w:asciiTheme="minorEastAsia" w:eastAsiaTheme="minorEastAsia" w:hAnsiTheme="minorEastAsia" w:cs="仿宋"/>
          <w:b/>
          <w:bCs/>
          <w:sz w:val="48"/>
          <w:szCs w:val="48"/>
        </w:rPr>
      </w:pPr>
      <w:r w:rsidRPr="00491888">
        <w:rPr>
          <w:rFonts w:asciiTheme="minorEastAsia" w:eastAsiaTheme="minorEastAsia" w:hAnsiTheme="minorEastAsia" w:cs="仿宋" w:hint="eastAsia"/>
          <w:b/>
          <w:bCs/>
          <w:sz w:val="48"/>
          <w:szCs w:val="48"/>
        </w:rPr>
        <w:t>改善营养健康特性标志性食品</w:t>
      </w:r>
      <w:r w:rsidR="00683CBC" w:rsidRPr="00491888">
        <w:rPr>
          <w:rFonts w:asciiTheme="minorEastAsia" w:eastAsiaTheme="minorEastAsia" w:hAnsiTheme="minorEastAsia" w:cs="仿宋" w:hint="eastAsia"/>
          <w:b/>
          <w:bCs/>
          <w:sz w:val="48"/>
          <w:szCs w:val="48"/>
        </w:rPr>
        <w:t>申报表</w:t>
      </w:r>
    </w:p>
    <w:p w14:paraId="20F012ED" w14:textId="77777777" w:rsidR="005B7414" w:rsidRPr="00491888" w:rsidRDefault="005B7414" w:rsidP="00625102">
      <w:pPr>
        <w:spacing w:line="520" w:lineRule="exact"/>
        <w:jc w:val="left"/>
        <w:rPr>
          <w:rFonts w:asciiTheme="minorEastAsia" w:eastAsiaTheme="minorEastAsia" w:hAnsiTheme="minorEastAsia" w:cs="仿宋"/>
          <w:sz w:val="32"/>
          <w:szCs w:val="32"/>
        </w:rPr>
      </w:pPr>
    </w:p>
    <w:p w14:paraId="3512C71E" w14:textId="77777777" w:rsidR="005B7414" w:rsidRPr="00491888" w:rsidRDefault="005B7414" w:rsidP="00625102">
      <w:pPr>
        <w:spacing w:line="520" w:lineRule="exact"/>
        <w:jc w:val="left"/>
        <w:rPr>
          <w:rFonts w:asciiTheme="minorEastAsia" w:eastAsiaTheme="minorEastAsia" w:hAnsiTheme="minorEastAsia" w:cs="仿宋"/>
          <w:sz w:val="32"/>
          <w:szCs w:val="32"/>
        </w:rPr>
      </w:pPr>
    </w:p>
    <w:p w14:paraId="2C6DAC81" w14:textId="77777777" w:rsidR="005B7414" w:rsidRPr="00491888" w:rsidRDefault="005B7414" w:rsidP="00625102">
      <w:pPr>
        <w:spacing w:line="520" w:lineRule="exact"/>
        <w:jc w:val="left"/>
        <w:rPr>
          <w:rFonts w:asciiTheme="minorEastAsia" w:eastAsiaTheme="minorEastAsia" w:hAnsiTheme="minorEastAsia" w:cs="仿宋"/>
          <w:sz w:val="32"/>
          <w:szCs w:val="32"/>
        </w:rPr>
      </w:pPr>
    </w:p>
    <w:p w14:paraId="067FAC34" w14:textId="77777777" w:rsidR="005B7414" w:rsidRPr="00491888" w:rsidRDefault="005B7414" w:rsidP="00625102">
      <w:pPr>
        <w:spacing w:line="520" w:lineRule="exact"/>
        <w:jc w:val="left"/>
        <w:rPr>
          <w:rFonts w:asciiTheme="minorEastAsia" w:eastAsiaTheme="minorEastAsia" w:hAnsiTheme="minorEastAsia" w:cs="仿宋"/>
          <w:sz w:val="32"/>
          <w:szCs w:val="32"/>
        </w:rPr>
      </w:pPr>
    </w:p>
    <w:p w14:paraId="6AFE0A79" w14:textId="77777777" w:rsidR="005B7414" w:rsidRPr="00491888" w:rsidRDefault="005B7414" w:rsidP="00625102">
      <w:pPr>
        <w:spacing w:line="520" w:lineRule="exact"/>
        <w:jc w:val="left"/>
        <w:rPr>
          <w:rFonts w:asciiTheme="minorEastAsia" w:eastAsiaTheme="minorEastAsia" w:hAnsiTheme="minorEastAsia" w:cs="仿宋"/>
          <w:sz w:val="32"/>
          <w:szCs w:val="32"/>
        </w:rPr>
      </w:pPr>
    </w:p>
    <w:p w14:paraId="2D35BD93" w14:textId="77777777" w:rsidR="00EB1F5E" w:rsidRPr="00491888" w:rsidRDefault="00EB1F5E" w:rsidP="00625102">
      <w:pPr>
        <w:spacing w:line="520" w:lineRule="exact"/>
        <w:jc w:val="left"/>
        <w:rPr>
          <w:rFonts w:asciiTheme="minorEastAsia" w:eastAsiaTheme="minorEastAsia" w:hAnsiTheme="minorEastAsia" w:cs="仿宋"/>
          <w:sz w:val="32"/>
          <w:szCs w:val="32"/>
        </w:rPr>
      </w:pPr>
    </w:p>
    <w:p w14:paraId="36B943AF" w14:textId="75C8FC62" w:rsidR="009A39C9" w:rsidRPr="00491888" w:rsidRDefault="009A39C9" w:rsidP="009A39C9">
      <w:pPr>
        <w:spacing w:line="520" w:lineRule="exact"/>
        <w:ind w:firstLineChars="300" w:firstLine="960"/>
        <w:jc w:val="left"/>
        <w:rPr>
          <w:rFonts w:asciiTheme="minorEastAsia" w:eastAsiaTheme="minorEastAsia" w:hAnsiTheme="minorEastAsia" w:cs="仿宋"/>
          <w:sz w:val="32"/>
          <w:szCs w:val="32"/>
          <w:u w:val="single"/>
        </w:rPr>
      </w:pPr>
      <w:r w:rsidRPr="00491888">
        <w:rPr>
          <w:rFonts w:asciiTheme="minorEastAsia" w:eastAsiaTheme="minorEastAsia" w:hAnsiTheme="minorEastAsia" w:cs="仿宋" w:hint="eastAsia"/>
          <w:sz w:val="32"/>
          <w:szCs w:val="32"/>
        </w:rPr>
        <w:t>申报</w:t>
      </w:r>
      <w:r w:rsidR="00EB1F5E" w:rsidRPr="00491888">
        <w:rPr>
          <w:rFonts w:asciiTheme="minorEastAsia" w:eastAsiaTheme="minorEastAsia" w:hAnsiTheme="minorEastAsia" w:cs="仿宋" w:hint="eastAsia"/>
          <w:sz w:val="32"/>
          <w:szCs w:val="32"/>
        </w:rPr>
        <w:t>产品</w:t>
      </w:r>
      <w:r w:rsidRPr="00491888">
        <w:rPr>
          <w:rFonts w:asciiTheme="minorEastAsia" w:eastAsiaTheme="minorEastAsia" w:hAnsiTheme="minorEastAsia" w:cs="仿宋" w:hint="eastAsia"/>
          <w:sz w:val="32"/>
          <w:szCs w:val="32"/>
        </w:rPr>
        <w:t>名称：</w:t>
      </w:r>
      <w:r w:rsidRPr="00491888">
        <w:rPr>
          <w:rFonts w:asciiTheme="minorEastAsia" w:eastAsiaTheme="minorEastAsia" w:hAnsiTheme="minorEastAsia" w:cs="仿宋" w:hint="eastAsia"/>
          <w:sz w:val="32"/>
          <w:szCs w:val="32"/>
          <w:u w:val="single"/>
        </w:rPr>
        <w:t xml:space="preserve">                           </w:t>
      </w:r>
    </w:p>
    <w:p w14:paraId="7C666FBB" w14:textId="324862B2" w:rsidR="009A39C9" w:rsidRPr="00491888" w:rsidRDefault="002D2F31" w:rsidP="00C05455">
      <w:pPr>
        <w:spacing w:line="520" w:lineRule="exact"/>
        <w:jc w:val="center"/>
        <w:rPr>
          <w:rFonts w:asciiTheme="minorEastAsia" w:eastAsiaTheme="minorEastAsia" w:hAnsiTheme="minorEastAsia" w:cs="仿宋"/>
          <w:sz w:val="32"/>
          <w:szCs w:val="32"/>
        </w:rPr>
      </w:pPr>
      <w:r w:rsidRPr="00491888">
        <w:rPr>
          <w:rFonts w:asciiTheme="minorEastAsia" w:eastAsiaTheme="minorEastAsia" w:hAnsiTheme="minorEastAsia" w:cs="仿宋" w:hint="eastAsia"/>
          <w:sz w:val="32"/>
          <w:szCs w:val="32"/>
        </w:rPr>
        <w:t>（</w:t>
      </w:r>
      <w:r w:rsidR="00AA74AD" w:rsidRPr="00491888">
        <w:rPr>
          <w:rFonts w:asciiTheme="minorEastAsia" w:eastAsiaTheme="minorEastAsia" w:hAnsiTheme="minorEastAsia" w:cs="仿宋" w:hint="eastAsia"/>
          <w:sz w:val="32"/>
          <w:szCs w:val="32"/>
        </w:rPr>
        <w:t>可</w:t>
      </w:r>
      <w:r w:rsidR="00C05455" w:rsidRPr="00491888">
        <w:rPr>
          <w:rFonts w:asciiTheme="minorEastAsia" w:eastAsiaTheme="minorEastAsia" w:hAnsiTheme="minorEastAsia" w:cs="仿宋" w:hint="eastAsia"/>
          <w:sz w:val="32"/>
          <w:szCs w:val="32"/>
        </w:rPr>
        <w:t>填写</w:t>
      </w:r>
      <w:r w:rsidR="00FA3BF6">
        <w:rPr>
          <w:rFonts w:asciiTheme="minorEastAsia" w:eastAsiaTheme="minorEastAsia" w:hAnsiTheme="minorEastAsia" w:cs="仿宋" w:hint="eastAsia"/>
          <w:sz w:val="32"/>
          <w:szCs w:val="32"/>
        </w:rPr>
        <w:t>多个</w:t>
      </w:r>
      <w:r w:rsidR="00AA74AD" w:rsidRPr="00491888">
        <w:rPr>
          <w:rFonts w:asciiTheme="minorEastAsia" w:eastAsiaTheme="minorEastAsia" w:hAnsiTheme="minorEastAsia" w:cs="仿宋" w:hint="eastAsia"/>
          <w:sz w:val="32"/>
          <w:szCs w:val="32"/>
        </w:rPr>
        <w:t>申报产品名称</w:t>
      </w:r>
      <w:r w:rsidRPr="00491888">
        <w:rPr>
          <w:rFonts w:asciiTheme="minorEastAsia" w:eastAsiaTheme="minorEastAsia" w:hAnsiTheme="minorEastAsia" w:cs="仿宋" w:hint="eastAsia"/>
          <w:sz w:val="32"/>
          <w:szCs w:val="32"/>
        </w:rPr>
        <w:t>）</w:t>
      </w:r>
    </w:p>
    <w:p w14:paraId="161AAC3E" w14:textId="77777777" w:rsidR="00625102" w:rsidRPr="00491888" w:rsidRDefault="00625102">
      <w:pPr>
        <w:spacing w:line="520" w:lineRule="exact"/>
        <w:jc w:val="left"/>
        <w:rPr>
          <w:rFonts w:asciiTheme="minorEastAsia" w:eastAsiaTheme="minorEastAsia" w:hAnsiTheme="minorEastAsia" w:cs="仿宋"/>
          <w:sz w:val="32"/>
          <w:szCs w:val="32"/>
        </w:rPr>
      </w:pPr>
    </w:p>
    <w:p w14:paraId="7384D1A9" w14:textId="77777777" w:rsidR="005B7414" w:rsidRPr="00491888" w:rsidRDefault="00683CBC">
      <w:pPr>
        <w:spacing w:line="520" w:lineRule="exact"/>
        <w:ind w:firstLineChars="300" w:firstLine="960"/>
        <w:jc w:val="left"/>
        <w:rPr>
          <w:rFonts w:asciiTheme="minorEastAsia" w:eastAsiaTheme="minorEastAsia" w:hAnsiTheme="minorEastAsia" w:cs="仿宋"/>
          <w:sz w:val="32"/>
          <w:szCs w:val="32"/>
          <w:u w:val="single"/>
        </w:rPr>
      </w:pPr>
      <w:r w:rsidRPr="00491888">
        <w:rPr>
          <w:rFonts w:asciiTheme="minorEastAsia" w:eastAsiaTheme="minorEastAsia" w:hAnsiTheme="minorEastAsia" w:cs="仿宋" w:hint="eastAsia"/>
          <w:sz w:val="32"/>
          <w:szCs w:val="32"/>
        </w:rPr>
        <w:t>申报单位名称：</w:t>
      </w:r>
      <w:r w:rsidRPr="00491888">
        <w:rPr>
          <w:rFonts w:asciiTheme="minorEastAsia" w:eastAsiaTheme="minorEastAsia" w:hAnsiTheme="minorEastAsia" w:cs="仿宋" w:hint="eastAsia"/>
          <w:sz w:val="32"/>
          <w:szCs w:val="32"/>
          <w:u w:val="single"/>
        </w:rPr>
        <w:t xml:space="preserve">                           </w:t>
      </w:r>
    </w:p>
    <w:p w14:paraId="496C471E" w14:textId="54A86D67" w:rsidR="005B7414" w:rsidRPr="00491888" w:rsidRDefault="00683CBC">
      <w:pPr>
        <w:spacing w:line="520" w:lineRule="exact"/>
        <w:ind w:firstLineChars="300" w:firstLine="960"/>
        <w:jc w:val="left"/>
        <w:rPr>
          <w:rFonts w:asciiTheme="minorEastAsia" w:eastAsiaTheme="minorEastAsia" w:hAnsiTheme="minorEastAsia" w:cs="仿宋"/>
          <w:sz w:val="32"/>
          <w:szCs w:val="32"/>
          <w:u w:val="single"/>
        </w:rPr>
      </w:pPr>
      <w:r w:rsidRPr="00491888">
        <w:rPr>
          <w:rFonts w:asciiTheme="minorEastAsia" w:eastAsiaTheme="minorEastAsia" w:hAnsiTheme="minorEastAsia" w:cs="仿宋" w:hint="eastAsia"/>
          <w:sz w:val="32"/>
          <w:szCs w:val="32"/>
        </w:rPr>
        <w:t>（加盖公章）</w:t>
      </w:r>
    </w:p>
    <w:p w14:paraId="59F11427" w14:textId="77777777" w:rsidR="005B7414" w:rsidRPr="00491888" w:rsidRDefault="005B7414" w:rsidP="00625102">
      <w:pPr>
        <w:spacing w:line="520" w:lineRule="exact"/>
        <w:jc w:val="left"/>
        <w:rPr>
          <w:rFonts w:asciiTheme="minorEastAsia" w:eastAsiaTheme="minorEastAsia" w:hAnsiTheme="minorEastAsia" w:cs="仿宋"/>
          <w:sz w:val="32"/>
          <w:szCs w:val="32"/>
          <w:u w:val="single"/>
        </w:rPr>
      </w:pPr>
    </w:p>
    <w:p w14:paraId="109EF63C" w14:textId="77777777" w:rsidR="005B7414" w:rsidRPr="00491888" w:rsidRDefault="00683CBC">
      <w:pPr>
        <w:spacing w:line="520" w:lineRule="exact"/>
        <w:ind w:firstLineChars="300" w:firstLine="960"/>
        <w:jc w:val="left"/>
        <w:rPr>
          <w:rFonts w:asciiTheme="minorEastAsia" w:eastAsiaTheme="minorEastAsia" w:hAnsiTheme="minorEastAsia" w:cs="仿宋"/>
          <w:sz w:val="32"/>
          <w:szCs w:val="32"/>
        </w:rPr>
      </w:pPr>
      <w:r w:rsidRPr="00491888">
        <w:rPr>
          <w:rFonts w:asciiTheme="minorEastAsia" w:eastAsiaTheme="minorEastAsia" w:hAnsiTheme="minorEastAsia" w:cs="仿宋" w:hint="eastAsia"/>
          <w:sz w:val="32"/>
          <w:szCs w:val="32"/>
        </w:rPr>
        <w:t>申报时间：         年       月       日</w:t>
      </w:r>
    </w:p>
    <w:p w14:paraId="3F048A3F" w14:textId="77777777" w:rsidR="005B7414" w:rsidRPr="00491888" w:rsidRDefault="005B7414">
      <w:pPr>
        <w:spacing w:line="520" w:lineRule="exact"/>
        <w:jc w:val="left"/>
        <w:rPr>
          <w:rFonts w:asciiTheme="minorEastAsia" w:eastAsiaTheme="minorEastAsia" w:hAnsiTheme="minorEastAsia" w:cs="仿宋"/>
          <w:sz w:val="32"/>
          <w:szCs w:val="32"/>
        </w:rPr>
      </w:pPr>
    </w:p>
    <w:p w14:paraId="2C387A70" w14:textId="77777777" w:rsidR="005B7414" w:rsidRPr="00491888" w:rsidRDefault="005B7414">
      <w:pPr>
        <w:spacing w:line="520" w:lineRule="exact"/>
        <w:jc w:val="left"/>
        <w:rPr>
          <w:rFonts w:asciiTheme="minorEastAsia" w:eastAsiaTheme="minorEastAsia" w:hAnsiTheme="minorEastAsia" w:cs="仿宋"/>
          <w:sz w:val="32"/>
          <w:szCs w:val="32"/>
        </w:rPr>
      </w:pPr>
    </w:p>
    <w:p w14:paraId="073BC6C6" w14:textId="77777777" w:rsidR="00625DD8" w:rsidRPr="00491888" w:rsidRDefault="00625DD8">
      <w:pPr>
        <w:spacing w:line="520" w:lineRule="exact"/>
        <w:jc w:val="left"/>
        <w:rPr>
          <w:rFonts w:asciiTheme="minorEastAsia" w:eastAsiaTheme="minorEastAsia" w:hAnsiTheme="minorEastAsia" w:cs="仿宋"/>
          <w:sz w:val="32"/>
          <w:szCs w:val="32"/>
        </w:rPr>
      </w:pPr>
    </w:p>
    <w:p w14:paraId="79140056" w14:textId="5FBBE453" w:rsidR="005B7414" w:rsidRPr="00491888" w:rsidRDefault="00683CBC" w:rsidP="00625102">
      <w:pPr>
        <w:snapToGrid w:val="0"/>
        <w:spacing w:line="520" w:lineRule="exact"/>
        <w:jc w:val="center"/>
        <w:rPr>
          <w:rFonts w:asciiTheme="minorEastAsia" w:eastAsiaTheme="minorEastAsia" w:hAnsiTheme="minorEastAsia" w:cs="仿宋"/>
          <w:sz w:val="24"/>
        </w:rPr>
      </w:pPr>
      <w:r w:rsidRPr="00491888">
        <w:rPr>
          <w:rFonts w:asciiTheme="minorEastAsia" w:eastAsiaTheme="minorEastAsia" w:hAnsiTheme="minorEastAsia" w:cs="仿宋" w:hint="eastAsia"/>
          <w:sz w:val="36"/>
          <w:szCs w:val="36"/>
        </w:rPr>
        <w:t>中国食品工业协会制</w:t>
      </w:r>
      <w:r w:rsidRPr="00491888">
        <w:rPr>
          <w:rFonts w:asciiTheme="minorEastAsia" w:eastAsiaTheme="minorEastAsia" w:hAnsiTheme="minorEastAsia" w:cs="仿宋" w:hint="eastAsia"/>
          <w:sz w:val="24"/>
        </w:rPr>
        <w:br w:type="page"/>
      </w:r>
    </w:p>
    <w:p w14:paraId="0F5DDD14" w14:textId="77777777" w:rsidR="005B7414" w:rsidRPr="00491888" w:rsidRDefault="00683CBC">
      <w:pPr>
        <w:snapToGrid w:val="0"/>
        <w:spacing w:line="480" w:lineRule="exact"/>
        <w:ind w:firstLineChars="200" w:firstLine="643"/>
        <w:jc w:val="center"/>
        <w:rPr>
          <w:rFonts w:asciiTheme="minorEastAsia" w:eastAsiaTheme="minorEastAsia" w:hAnsiTheme="minorEastAsia" w:cs="仿宋"/>
          <w:b/>
          <w:sz w:val="32"/>
          <w:szCs w:val="32"/>
        </w:rPr>
      </w:pPr>
      <w:r w:rsidRPr="00491888">
        <w:rPr>
          <w:rFonts w:asciiTheme="minorEastAsia" w:eastAsiaTheme="minorEastAsia" w:hAnsiTheme="minorEastAsia" w:cs="仿宋" w:hint="eastAsia"/>
          <w:b/>
          <w:sz w:val="32"/>
          <w:szCs w:val="32"/>
        </w:rPr>
        <w:lastRenderedPageBreak/>
        <w:t>填  写  要  求</w:t>
      </w:r>
    </w:p>
    <w:p w14:paraId="1EF7093B" w14:textId="77777777" w:rsidR="005B7414" w:rsidRPr="00491888" w:rsidRDefault="005B7414">
      <w:pPr>
        <w:snapToGrid w:val="0"/>
        <w:spacing w:line="480" w:lineRule="exact"/>
        <w:ind w:firstLineChars="200" w:firstLine="602"/>
        <w:jc w:val="center"/>
        <w:rPr>
          <w:rFonts w:asciiTheme="minorEastAsia" w:eastAsiaTheme="minorEastAsia" w:hAnsiTheme="minorEastAsia" w:cs="仿宋"/>
          <w:b/>
          <w:sz w:val="30"/>
          <w:szCs w:val="30"/>
        </w:rPr>
      </w:pPr>
    </w:p>
    <w:p w14:paraId="0629E26C" w14:textId="55CE6DF2" w:rsidR="005B7414" w:rsidRPr="00491888" w:rsidRDefault="00683CBC">
      <w:pPr>
        <w:snapToGrid w:val="0"/>
        <w:spacing w:line="480" w:lineRule="exact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申报企业</w:t>
      </w:r>
      <w:r w:rsidR="006F5F19" w:rsidRPr="00491888">
        <w:rPr>
          <w:rFonts w:asciiTheme="minorEastAsia" w:eastAsiaTheme="minorEastAsia" w:hAnsiTheme="minorEastAsia" w:cs="仿宋" w:hint="eastAsia"/>
          <w:sz w:val="30"/>
          <w:szCs w:val="30"/>
        </w:rPr>
        <w:t>如实填写</w:t>
      </w: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企业基本情况</w:t>
      </w:r>
      <w:r w:rsidR="00E3580B" w:rsidRPr="00491888">
        <w:rPr>
          <w:rFonts w:asciiTheme="minorEastAsia" w:eastAsiaTheme="minorEastAsia" w:hAnsiTheme="minorEastAsia" w:cs="仿宋" w:hint="eastAsia"/>
          <w:sz w:val="30"/>
          <w:szCs w:val="30"/>
        </w:rPr>
        <w:t>、</w:t>
      </w:r>
      <w:r w:rsidR="00F930D8" w:rsidRPr="00491888">
        <w:rPr>
          <w:rFonts w:asciiTheme="minorEastAsia" w:eastAsiaTheme="minorEastAsia" w:hAnsiTheme="minorEastAsia" w:cs="仿宋" w:hint="eastAsia"/>
          <w:sz w:val="30"/>
          <w:szCs w:val="30"/>
        </w:rPr>
        <w:t>产品</w:t>
      </w:r>
      <w:r w:rsidR="006C31D7" w:rsidRPr="00491888">
        <w:rPr>
          <w:rFonts w:asciiTheme="minorEastAsia" w:eastAsiaTheme="minorEastAsia" w:hAnsiTheme="minorEastAsia" w:cs="仿宋" w:hint="eastAsia"/>
          <w:sz w:val="30"/>
          <w:szCs w:val="30"/>
        </w:rPr>
        <w:t>营养健康行动典型</w:t>
      </w:r>
      <w:r w:rsidR="00F930D8" w:rsidRPr="00491888">
        <w:rPr>
          <w:rFonts w:asciiTheme="minorEastAsia" w:eastAsiaTheme="minorEastAsia" w:hAnsiTheme="minorEastAsia" w:cs="仿宋" w:hint="eastAsia"/>
          <w:sz w:val="30"/>
          <w:szCs w:val="30"/>
        </w:rPr>
        <w:t>特征</w:t>
      </w:r>
      <w:r w:rsidR="006C31D7" w:rsidRPr="00491888">
        <w:rPr>
          <w:rFonts w:asciiTheme="minorEastAsia" w:eastAsiaTheme="minorEastAsia" w:hAnsiTheme="minorEastAsia" w:cs="仿宋" w:hint="eastAsia"/>
          <w:sz w:val="30"/>
          <w:szCs w:val="30"/>
        </w:rPr>
        <w:t>、</w:t>
      </w:r>
      <w:r w:rsidR="00E3636D" w:rsidRPr="00491888">
        <w:rPr>
          <w:rFonts w:asciiTheme="minorEastAsia" w:eastAsiaTheme="minorEastAsia" w:hAnsiTheme="minorEastAsia" w:cs="仿宋" w:hint="eastAsia"/>
          <w:sz w:val="30"/>
          <w:szCs w:val="30"/>
        </w:rPr>
        <w:t>产品的</w:t>
      </w:r>
      <w:r w:rsidR="006C31D7" w:rsidRPr="00491888">
        <w:rPr>
          <w:rFonts w:asciiTheme="minorEastAsia" w:eastAsiaTheme="minorEastAsia" w:hAnsiTheme="minorEastAsia" w:cs="仿宋" w:hint="eastAsia"/>
          <w:sz w:val="30"/>
          <w:szCs w:val="30"/>
        </w:rPr>
        <w:t>公众认知度</w:t>
      </w:r>
      <w:r w:rsidR="00D20803" w:rsidRPr="00491888">
        <w:rPr>
          <w:rFonts w:asciiTheme="minorEastAsia" w:eastAsiaTheme="minorEastAsia" w:hAnsiTheme="minorEastAsia" w:cs="仿宋" w:hint="eastAsia"/>
          <w:sz w:val="30"/>
          <w:szCs w:val="30"/>
        </w:rPr>
        <w:t>和市场情况</w:t>
      </w:r>
      <w:r w:rsidR="00E3636D" w:rsidRPr="00491888">
        <w:rPr>
          <w:rFonts w:asciiTheme="minorEastAsia" w:eastAsiaTheme="minorEastAsia" w:hAnsiTheme="minorEastAsia" w:cs="仿宋" w:hint="eastAsia"/>
          <w:sz w:val="30"/>
          <w:szCs w:val="30"/>
        </w:rPr>
        <w:t>。</w:t>
      </w: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具体要求如下：</w:t>
      </w:r>
    </w:p>
    <w:p w14:paraId="0FDFEF60" w14:textId="7D313709" w:rsidR="005B7414" w:rsidRPr="00491888" w:rsidRDefault="00683CBC">
      <w:pPr>
        <w:snapToGrid w:val="0"/>
        <w:spacing w:line="480" w:lineRule="exact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1、填表用语简洁明了、准确。</w:t>
      </w:r>
    </w:p>
    <w:p w14:paraId="1CEEFAD0" w14:textId="7B35CC58" w:rsidR="005B7414" w:rsidRPr="00491888" w:rsidRDefault="00683CBC">
      <w:pPr>
        <w:snapToGrid w:val="0"/>
        <w:spacing w:line="480" w:lineRule="exact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2、</w:t>
      </w:r>
      <w:r w:rsidR="00AF53AB" w:rsidRPr="00491888">
        <w:rPr>
          <w:rFonts w:asciiTheme="minorEastAsia" w:eastAsiaTheme="minorEastAsia" w:hAnsiTheme="minorEastAsia" w:cs="仿宋" w:hint="eastAsia"/>
          <w:sz w:val="30"/>
          <w:szCs w:val="30"/>
        </w:rPr>
        <w:t>申报表封面需加盖公章，</w:t>
      </w:r>
      <w:r w:rsidR="00AB27FC" w:rsidRPr="00491888">
        <w:rPr>
          <w:rFonts w:asciiTheme="minorEastAsia" w:eastAsiaTheme="minorEastAsia" w:hAnsiTheme="minorEastAsia" w:cs="仿宋" w:hint="eastAsia"/>
          <w:sz w:val="30"/>
          <w:szCs w:val="30"/>
        </w:rPr>
        <w:t>申报单位名称与营业执照</w:t>
      </w:r>
      <w:r w:rsidR="00837E19" w:rsidRPr="00491888">
        <w:rPr>
          <w:rFonts w:asciiTheme="minorEastAsia" w:eastAsiaTheme="minorEastAsia" w:hAnsiTheme="minorEastAsia" w:cs="仿宋" w:hint="eastAsia"/>
          <w:sz w:val="30"/>
          <w:szCs w:val="30"/>
        </w:rPr>
        <w:t>和食品生产许可</w:t>
      </w:r>
      <w:r w:rsidR="00AB27FC" w:rsidRPr="00491888">
        <w:rPr>
          <w:rFonts w:asciiTheme="minorEastAsia" w:eastAsiaTheme="minorEastAsia" w:hAnsiTheme="minorEastAsia" w:cs="仿宋" w:hint="eastAsia"/>
          <w:sz w:val="30"/>
          <w:szCs w:val="30"/>
        </w:rPr>
        <w:t>登记名称一致</w:t>
      </w: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。</w:t>
      </w:r>
    </w:p>
    <w:p w14:paraId="1718B53D" w14:textId="77777777" w:rsidR="005B7414" w:rsidRPr="00491888" w:rsidRDefault="00683CBC">
      <w:pPr>
        <w:snapToGrid w:val="0"/>
        <w:spacing w:line="480" w:lineRule="exact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3、表内栏目不得空缺，如果某项栏目内容没有，请填“无”。</w:t>
      </w:r>
    </w:p>
    <w:p w14:paraId="29ED9710" w14:textId="77777777" w:rsidR="005B7414" w:rsidRPr="00491888" w:rsidRDefault="00683CBC">
      <w:pPr>
        <w:snapToGrid w:val="0"/>
        <w:spacing w:line="480" w:lineRule="exact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4、各表格中的内容如果不够地方填写，可以扩充或加页。</w:t>
      </w:r>
    </w:p>
    <w:p w14:paraId="1AC9199B" w14:textId="19F3DB33" w:rsidR="005B7414" w:rsidRPr="00491888" w:rsidRDefault="00683CBC">
      <w:pPr>
        <w:snapToGrid w:val="0"/>
        <w:spacing w:line="480" w:lineRule="exact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5、如</w:t>
      </w:r>
      <w:r w:rsidR="00232C00">
        <w:rPr>
          <w:rFonts w:asciiTheme="minorEastAsia" w:eastAsiaTheme="minorEastAsia" w:hAnsiTheme="minorEastAsia" w:cs="仿宋" w:hint="eastAsia"/>
          <w:sz w:val="30"/>
          <w:szCs w:val="30"/>
        </w:rPr>
        <w:t>同时申报</w:t>
      </w: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多个产品</w:t>
      </w:r>
      <w:r w:rsidR="00232C00">
        <w:rPr>
          <w:rFonts w:asciiTheme="minorEastAsia" w:eastAsiaTheme="minorEastAsia" w:hAnsiTheme="minorEastAsia" w:cs="仿宋" w:hint="eastAsia"/>
          <w:sz w:val="30"/>
          <w:szCs w:val="30"/>
        </w:rPr>
        <w:t>，</w:t>
      </w: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只需重复填写申报表第二项“申报产品情况说明”。</w:t>
      </w:r>
    </w:p>
    <w:p w14:paraId="2FE80C27" w14:textId="77777777" w:rsidR="005B7414" w:rsidRPr="00491888" w:rsidRDefault="00683CBC">
      <w:pPr>
        <w:snapToGrid w:val="0"/>
        <w:spacing w:line="480" w:lineRule="exact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6、文字说明只填写企业重要的、有代表性的内容。</w:t>
      </w:r>
    </w:p>
    <w:p w14:paraId="7426FA86" w14:textId="77777777" w:rsidR="005B7414" w:rsidRPr="00491888" w:rsidRDefault="00683CBC">
      <w:pPr>
        <w:snapToGrid w:val="0"/>
        <w:spacing w:line="480" w:lineRule="exact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7、填表时，“□”符号内填“√”或“×”。</w:t>
      </w:r>
    </w:p>
    <w:p w14:paraId="1665D607" w14:textId="77777777" w:rsidR="005B7414" w:rsidRPr="00491888" w:rsidRDefault="00683CBC">
      <w:pPr>
        <w:snapToGrid w:val="0"/>
        <w:spacing w:line="480" w:lineRule="exact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8、申报单位应提交的材料包括以下几个方面：</w:t>
      </w:r>
    </w:p>
    <w:p w14:paraId="5BD07B05" w14:textId="0EF32421" w:rsidR="005B7414" w:rsidRPr="00491888" w:rsidRDefault="00683CBC">
      <w:pPr>
        <w:snapToGrid w:val="0"/>
        <w:spacing w:line="480" w:lineRule="exact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 xml:space="preserve">  （1）、</w:t>
      </w:r>
      <w:r w:rsidR="00234342" w:rsidRPr="00491888">
        <w:rPr>
          <w:rFonts w:asciiTheme="minorEastAsia" w:eastAsiaTheme="minorEastAsia" w:hAnsiTheme="minorEastAsia" w:cs="仿宋" w:hint="eastAsia"/>
          <w:sz w:val="30"/>
          <w:szCs w:val="30"/>
        </w:rPr>
        <w:t>改善营养健康特性标志性食品</w:t>
      </w: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申报表；</w:t>
      </w:r>
    </w:p>
    <w:p w14:paraId="2852A534" w14:textId="77777777" w:rsidR="003648A7" w:rsidRPr="00491888" w:rsidRDefault="00683CBC" w:rsidP="003648A7">
      <w:pPr>
        <w:snapToGrid w:val="0"/>
        <w:spacing w:line="480" w:lineRule="exact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 xml:space="preserve">  （2）、申报单位营业执照</w:t>
      </w:r>
      <w:r w:rsidR="00724883" w:rsidRPr="00491888">
        <w:rPr>
          <w:rFonts w:asciiTheme="minorEastAsia" w:eastAsiaTheme="minorEastAsia" w:hAnsiTheme="minorEastAsia" w:cs="仿宋" w:hint="eastAsia"/>
          <w:sz w:val="30"/>
          <w:szCs w:val="30"/>
        </w:rPr>
        <w:t>和</w:t>
      </w: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食品生产许可证</w:t>
      </w:r>
      <w:r w:rsidR="00F74DE5" w:rsidRPr="00491888">
        <w:rPr>
          <w:rFonts w:asciiTheme="minorEastAsia" w:eastAsiaTheme="minorEastAsia" w:hAnsiTheme="minorEastAsia" w:cs="仿宋" w:hint="eastAsia"/>
          <w:sz w:val="30"/>
          <w:szCs w:val="30"/>
        </w:rPr>
        <w:t>复印件；</w:t>
      </w:r>
    </w:p>
    <w:p w14:paraId="680C5CA9" w14:textId="45CF857B" w:rsidR="005B7414" w:rsidRPr="00491888" w:rsidRDefault="003648A7" w:rsidP="003648A7">
      <w:pPr>
        <w:snapToGrid w:val="0"/>
        <w:spacing w:line="480" w:lineRule="exact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 xml:space="preserve">  （</w:t>
      </w:r>
      <w:r w:rsidRPr="00491888">
        <w:rPr>
          <w:rFonts w:asciiTheme="minorEastAsia" w:eastAsiaTheme="minorEastAsia" w:hAnsiTheme="minorEastAsia" w:cs="仿宋"/>
          <w:sz w:val="30"/>
          <w:szCs w:val="30"/>
        </w:rPr>
        <w:t>3</w:t>
      </w: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）、</w:t>
      </w:r>
      <w:r w:rsidR="00683CBC" w:rsidRPr="00491888">
        <w:rPr>
          <w:rFonts w:asciiTheme="minorEastAsia" w:eastAsiaTheme="minorEastAsia" w:hAnsiTheme="minorEastAsia" w:cs="仿宋" w:hint="eastAsia"/>
          <w:sz w:val="30"/>
          <w:szCs w:val="30"/>
        </w:rPr>
        <w:t>申报产品商标注册证复印件；</w:t>
      </w:r>
    </w:p>
    <w:p w14:paraId="3D4BA42C" w14:textId="7F6B5163" w:rsidR="005B7414" w:rsidRPr="00491888" w:rsidRDefault="00683CBC">
      <w:pPr>
        <w:snapToGrid w:val="0"/>
        <w:spacing w:line="480" w:lineRule="exact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 xml:space="preserve">  （</w:t>
      </w:r>
      <w:r w:rsidR="006E6DF3" w:rsidRPr="00491888">
        <w:rPr>
          <w:rFonts w:asciiTheme="minorEastAsia" w:eastAsiaTheme="minorEastAsia" w:hAnsiTheme="minorEastAsia" w:cs="仿宋"/>
          <w:sz w:val="30"/>
          <w:szCs w:val="30"/>
        </w:rPr>
        <w:t>4</w:t>
      </w: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）、申报产品</w:t>
      </w:r>
      <w:r w:rsidR="00E73ADC" w:rsidRPr="00491888">
        <w:rPr>
          <w:rFonts w:asciiTheme="minorEastAsia" w:eastAsiaTheme="minorEastAsia" w:hAnsiTheme="minorEastAsia" w:cs="仿宋" w:hint="eastAsia"/>
          <w:sz w:val="30"/>
          <w:szCs w:val="30"/>
        </w:rPr>
        <w:t>执行</w:t>
      </w: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国标、行标</w:t>
      </w:r>
      <w:r w:rsidR="00E73ADC" w:rsidRPr="00491888">
        <w:rPr>
          <w:rFonts w:asciiTheme="minorEastAsia" w:eastAsiaTheme="minorEastAsia" w:hAnsiTheme="minorEastAsia" w:cs="仿宋" w:hint="eastAsia"/>
          <w:sz w:val="30"/>
          <w:szCs w:val="30"/>
        </w:rPr>
        <w:t>、地标</w:t>
      </w: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的，只需</w:t>
      </w:r>
      <w:r w:rsidR="00FC2F07" w:rsidRPr="00491888">
        <w:rPr>
          <w:rFonts w:asciiTheme="minorEastAsia" w:eastAsiaTheme="minorEastAsia" w:hAnsiTheme="minorEastAsia" w:cs="仿宋" w:hint="eastAsia"/>
          <w:sz w:val="30"/>
          <w:szCs w:val="30"/>
        </w:rPr>
        <w:t>在表中</w:t>
      </w: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填写标准名称及编号，</w:t>
      </w:r>
      <w:r w:rsidR="00FC2F07" w:rsidRPr="00491888">
        <w:rPr>
          <w:rFonts w:asciiTheme="minorEastAsia" w:eastAsiaTheme="minorEastAsia" w:hAnsiTheme="minorEastAsia" w:cs="仿宋" w:hint="eastAsia"/>
          <w:sz w:val="30"/>
          <w:szCs w:val="30"/>
        </w:rPr>
        <w:t>执行</w:t>
      </w: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企业标准或其他标准的需提供标准复印件；</w:t>
      </w:r>
    </w:p>
    <w:p w14:paraId="19E61197" w14:textId="5EF08AAE" w:rsidR="005B7414" w:rsidRPr="00491888" w:rsidRDefault="00683CBC">
      <w:pPr>
        <w:snapToGrid w:val="0"/>
        <w:spacing w:line="480" w:lineRule="exact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 xml:space="preserve">  （</w:t>
      </w:r>
      <w:r w:rsidR="009342EF" w:rsidRPr="00491888">
        <w:rPr>
          <w:rFonts w:asciiTheme="minorEastAsia" w:eastAsiaTheme="minorEastAsia" w:hAnsiTheme="minorEastAsia" w:cs="仿宋"/>
          <w:sz w:val="30"/>
          <w:szCs w:val="30"/>
        </w:rPr>
        <w:t>5</w:t>
      </w: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）、第三方检验机构</w:t>
      </w:r>
      <w:r w:rsidR="009342EF" w:rsidRPr="00491888">
        <w:rPr>
          <w:rFonts w:asciiTheme="minorEastAsia" w:eastAsiaTheme="minorEastAsia" w:hAnsiTheme="minorEastAsia" w:cs="仿宋" w:hint="eastAsia"/>
          <w:sz w:val="30"/>
          <w:szCs w:val="30"/>
        </w:rPr>
        <w:t>近期</w:t>
      </w: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出具的产品</w:t>
      </w:r>
      <w:bookmarkStart w:id="0" w:name="OLE_LINK1"/>
      <w:bookmarkStart w:id="1" w:name="_Hlk37259249"/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检验</w:t>
      </w:r>
      <w:bookmarkEnd w:id="0"/>
      <w:bookmarkEnd w:id="1"/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报告复印件；</w:t>
      </w:r>
    </w:p>
    <w:p w14:paraId="2A3D8D06" w14:textId="74858F84" w:rsidR="005B7414" w:rsidRPr="00491888" w:rsidRDefault="00683CBC">
      <w:pPr>
        <w:snapToGrid w:val="0"/>
        <w:spacing w:line="480" w:lineRule="exact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 xml:space="preserve">  （</w:t>
      </w:r>
      <w:r w:rsidR="00D515BB" w:rsidRPr="00491888">
        <w:rPr>
          <w:rFonts w:asciiTheme="minorEastAsia" w:eastAsiaTheme="minorEastAsia" w:hAnsiTheme="minorEastAsia" w:cs="仿宋"/>
          <w:sz w:val="30"/>
          <w:szCs w:val="30"/>
        </w:rPr>
        <w:t>6</w:t>
      </w: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）、其他相关证书、证明复印件。如</w:t>
      </w:r>
      <w:r w:rsidR="00DA6E9F" w:rsidRPr="00491888">
        <w:rPr>
          <w:rFonts w:asciiTheme="minorEastAsia" w:eastAsiaTheme="minorEastAsia" w:hAnsiTheme="minorEastAsia" w:cs="仿宋" w:hint="eastAsia"/>
          <w:sz w:val="30"/>
          <w:szCs w:val="30"/>
        </w:rPr>
        <w:t>食品安全管理体系</w:t>
      </w: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认证</w:t>
      </w:r>
      <w:r w:rsidR="001E6135" w:rsidRPr="00491888">
        <w:rPr>
          <w:rFonts w:asciiTheme="minorEastAsia" w:eastAsiaTheme="minorEastAsia" w:hAnsiTheme="minorEastAsia" w:cs="仿宋" w:hint="eastAsia"/>
          <w:sz w:val="30"/>
          <w:szCs w:val="30"/>
        </w:rPr>
        <w:t>证书</w:t>
      </w: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、</w:t>
      </w:r>
      <w:r w:rsidR="00DA6E9F" w:rsidRPr="00491888">
        <w:rPr>
          <w:rFonts w:asciiTheme="minorEastAsia" w:eastAsiaTheme="minorEastAsia" w:hAnsiTheme="minorEastAsia" w:cs="仿宋" w:hint="eastAsia"/>
          <w:sz w:val="30"/>
          <w:szCs w:val="30"/>
        </w:rPr>
        <w:t>质量体系认证</w:t>
      </w:r>
      <w:r w:rsidR="001E6135" w:rsidRPr="00491888">
        <w:rPr>
          <w:rFonts w:asciiTheme="minorEastAsia" w:eastAsiaTheme="minorEastAsia" w:hAnsiTheme="minorEastAsia" w:cs="仿宋" w:hint="eastAsia"/>
          <w:sz w:val="30"/>
          <w:szCs w:val="30"/>
        </w:rPr>
        <w:t>证书</w:t>
      </w:r>
      <w:r w:rsidR="00DA6E9F" w:rsidRPr="00491888">
        <w:rPr>
          <w:rFonts w:asciiTheme="minorEastAsia" w:eastAsiaTheme="minorEastAsia" w:hAnsiTheme="minorEastAsia" w:cs="仿宋" w:hint="eastAsia"/>
          <w:sz w:val="30"/>
          <w:szCs w:val="30"/>
        </w:rPr>
        <w:t>、</w:t>
      </w:r>
      <w:r w:rsidR="00CD3D4C" w:rsidRPr="00491888">
        <w:rPr>
          <w:rFonts w:asciiTheme="minorEastAsia" w:eastAsiaTheme="minorEastAsia" w:hAnsiTheme="minorEastAsia" w:cs="仿宋" w:hint="eastAsia"/>
          <w:sz w:val="30"/>
          <w:szCs w:val="30"/>
        </w:rPr>
        <w:t>相关</w:t>
      </w: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获奖证书等。</w:t>
      </w:r>
    </w:p>
    <w:p w14:paraId="1657D761" w14:textId="77777777" w:rsidR="005B7414" w:rsidRPr="00491888" w:rsidRDefault="00683CBC">
      <w:pPr>
        <w:snapToGrid w:val="0"/>
        <w:spacing w:line="480" w:lineRule="exact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以上复印件均需加盖企业公章。</w:t>
      </w:r>
    </w:p>
    <w:p w14:paraId="4D2B8189" w14:textId="77777777" w:rsidR="00FC2F07" w:rsidRPr="00491888" w:rsidRDefault="00683CBC">
      <w:pPr>
        <w:snapToGrid w:val="0"/>
        <w:spacing w:line="480" w:lineRule="exact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9、企业法定代表人确认所</w:t>
      </w:r>
      <w:r w:rsidR="0042100E" w:rsidRPr="00491888">
        <w:rPr>
          <w:rFonts w:asciiTheme="minorEastAsia" w:eastAsiaTheme="minorEastAsia" w:hAnsiTheme="minorEastAsia" w:cs="仿宋" w:hint="eastAsia"/>
          <w:sz w:val="30"/>
          <w:szCs w:val="30"/>
        </w:rPr>
        <w:t>填写</w:t>
      </w: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内容准确无误，</w:t>
      </w:r>
      <w:r w:rsidR="0042100E" w:rsidRPr="00491888">
        <w:rPr>
          <w:rFonts w:asciiTheme="minorEastAsia" w:eastAsiaTheme="minorEastAsia" w:hAnsiTheme="minorEastAsia" w:cs="仿宋" w:hint="eastAsia"/>
          <w:sz w:val="30"/>
          <w:szCs w:val="30"/>
        </w:rPr>
        <w:t>签署</w:t>
      </w: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承诺书</w:t>
      </w:r>
      <w:r w:rsidR="0079253B" w:rsidRPr="00491888">
        <w:rPr>
          <w:rFonts w:asciiTheme="minorEastAsia" w:eastAsiaTheme="minorEastAsia" w:hAnsiTheme="minorEastAsia" w:cs="仿宋" w:hint="eastAsia"/>
          <w:sz w:val="30"/>
          <w:szCs w:val="30"/>
        </w:rPr>
        <w:t>后，本申报表</w:t>
      </w:r>
      <w:r w:rsidR="00E2492E" w:rsidRPr="00491888">
        <w:rPr>
          <w:rFonts w:asciiTheme="minorEastAsia" w:eastAsiaTheme="minorEastAsia" w:hAnsiTheme="minorEastAsia" w:cs="仿宋" w:hint="eastAsia"/>
          <w:sz w:val="30"/>
          <w:szCs w:val="30"/>
        </w:rPr>
        <w:t>才可受理。</w:t>
      </w:r>
    </w:p>
    <w:p w14:paraId="4DFB09E4" w14:textId="531E518D" w:rsidR="005B7414" w:rsidRPr="00491888" w:rsidRDefault="00683CBC">
      <w:pPr>
        <w:snapToGrid w:val="0"/>
        <w:spacing w:line="48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491888">
        <w:rPr>
          <w:rFonts w:asciiTheme="minorEastAsia" w:eastAsiaTheme="minorEastAsia" w:hAnsiTheme="minorEastAsia" w:cs="仿宋" w:hint="eastAsia"/>
          <w:sz w:val="28"/>
          <w:szCs w:val="28"/>
        </w:rPr>
        <w:br w:type="page"/>
      </w:r>
    </w:p>
    <w:p w14:paraId="32B755A8" w14:textId="77777777" w:rsidR="005B7414" w:rsidRPr="00491888" w:rsidRDefault="00683CBC">
      <w:pPr>
        <w:spacing w:line="520" w:lineRule="exact"/>
        <w:ind w:left="315"/>
        <w:jc w:val="center"/>
        <w:rPr>
          <w:rFonts w:asciiTheme="minorEastAsia" w:eastAsiaTheme="minorEastAsia" w:hAnsiTheme="minorEastAsia" w:cs="宋体"/>
          <w:b/>
          <w:sz w:val="44"/>
          <w:szCs w:val="44"/>
        </w:rPr>
      </w:pPr>
      <w:r w:rsidRPr="00491888">
        <w:rPr>
          <w:rFonts w:asciiTheme="minorEastAsia" w:eastAsiaTheme="minorEastAsia" w:hAnsiTheme="minorEastAsia" w:cs="宋体" w:hint="eastAsia"/>
          <w:b/>
          <w:sz w:val="44"/>
          <w:szCs w:val="44"/>
        </w:rPr>
        <w:lastRenderedPageBreak/>
        <w:t>承      诺      书</w:t>
      </w:r>
    </w:p>
    <w:p w14:paraId="3E5DE21A" w14:textId="77777777" w:rsidR="005B7414" w:rsidRPr="00491888" w:rsidRDefault="005B7414">
      <w:pPr>
        <w:spacing w:line="520" w:lineRule="exact"/>
        <w:ind w:left="315"/>
        <w:jc w:val="center"/>
        <w:rPr>
          <w:rFonts w:asciiTheme="minorEastAsia" w:eastAsiaTheme="minorEastAsia" w:hAnsiTheme="minorEastAsia" w:cs="仿宋"/>
          <w:sz w:val="36"/>
          <w:szCs w:val="36"/>
        </w:rPr>
      </w:pPr>
    </w:p>
    <w:p w14:paraId="6231B443" w14:textId="77777777" w:rsidR="00FC2F07" w:rsidRPr="00491888" w:rsidRDefault="00FC2F07">
      <w:pPr>
        <w:spacing w:line="520" w:lineRule="exact"/>
        <w:ind w:left="315"/>
        <w:jc w:val="center"/>
        <w:rPr>
          <w:rFonts w:asciiTheme="minorEastAsia" w:eastAsiaTheme="minorEastAsia" w:hAnsiTheme="minorEastAsia" w:cs="仿宋"/>
          <w:sz w:val="36"/>
          <w:szCs w:val="36"/>
        </w:rPr>
      </w:pPr>
    </w:p>
    <w:p w14:paraId="32B7D1A5" w14:textId="7B6CE1EE" w:rsidR="005B7414" w:rsidRPr="00491888" w:rsidRDefault="00683CBC">
      <w:pPr>
        <w:spacing w:line="560" w:lineRule="exact"/>
        <w:ind w:left="315"/>
        <w:rPr>
          <w:rFonts w:asciiTheme="minorEastAsia" w:eastAsiaTheme="minorEastAsia" w:hAnsiTheme="minorEastAsia" w:cs="仿宋"/>
          <w:sz w:val="32"/>
          <w:szCs w:val="32"/>
        </w:rPr>
      </w:pPr>
      <w:r w:rsidRPr="00491888">
        <w:rPr>
          <w:rFonts w:asciiTheme="minorEastAsia" w:eastAsiaTheme="minorEastAsia" w:hAnsiTheme="minorEastAsia" w:cs="仿宋" w:hint="eastAsia"/>
          <w:sz w:val="32"/>
          <w:szCs w:val="32"/>
        </w:rPr>
        <w:t>经核实，本表中所填</w:t>
      </w:r>
      <w:r w:rsidR="009C690E" w:rsidRPr="00491888">
        <w:rPr>
          <w:rFonts w:asciiTheme="minorEastAsia" w:eastAsiaTheme="minorEastAsia" w:hAnsiTheme="minorEastAsia" w:cs="仿宋" w:hint="eastAsia"/>
          <w:sz w:val="32"/>
          <w:szCs w:val="32"/>
        </w:rPr>
        <w:t>内容</w:t>
      </w:r>
      <w:r w:rsidR="00452B7F" w:rsidRPr="00491888">
        <w:rPr>
          <w:rFonts w:asciiTheme="minorEastAsia" w:eastAsiaTheme="minorEastAsia" w:hAnsiTheme="minorEastAsia" w:cs="仿宋" w:hint="eastAsia"/>
          <w:sz w:val="32"/>
          <w:szCs w:val="32"/>
        </w:rPr>
        <w:t>数据</w:t>
      </w:r>
      <w:r w:rsidRPr="00491888">
        <w:rPr>
          <w:rFonts w:asciiTheme="minorEastAsia" w:eastAsiaTheme="minorEastAsia" w:hAnsiTheme="minorEastAsia" w:cs="仿宋" w:hint="eastAsia"/>
          <w:sz w:val="32"/>
          <w:szCs w:val="32"/>
        </w:rPr>
        <w:t>和情况描述</w:t>
      </w:r>
      <w:r w:rsidR="009C690E" w:rsidRPr="00491888">
        <w:rPr>
          <w:rFonts w:asciiTheme="minorEastAsia" w:eastAsiaTheme="minorEastAsia" w:hAnsiTheme="minorEastAsia" w:cs="仿宋" w:hint="eastAsia"/>
          <w:sz w:val="32"/>
          <w:szCs w:val="32"/>
        </w:rPr>
        <w:t>属实</w:t>
      </w:r>
      <w:r w:rsidRPr="00491888">
        <w:rPr>
          <w:rFonts w:asciiTheme="minorEastAsia" w:eastAsiaTheme="minorEastAsia" w:hAnsiTheme="minorEastAsia" w:cs="仿宋" w:hint="eastAsia"/>
          <w:sz w:val="32"/>
          <w:szCs w:val="32"/>
        </w:rPr>
        <w:t>准确，</w:t>
      </w:r>
    </w:p>
    <w:p w14:paraId="04FB4773" w14:textId="77777777" w:rsidR="00CD2091" w:rsidRPr="00491888" w:rsidRDefault="00CD2091">
      <w:pPr>
        <w:spacing w:line="560" w:lineRule="exact"/>
        <w:ind w:left="315"/>
        <w:rPr>
          <w:rFonts w:asciiTheme="minorEastAsia" w:eastAsiaTheme="minorEastAsia" w:hAnsiTheme="minorEastAsia" w:cs="仿宋"/>
          <w:sz w:val="32"/>
          <w:szCs w:val="32"/>
        </w:rPr>
      </w:pPr>
    </w:p>
    <w:p w14:paraId="50F26462" w14:textId="0210D84D" w:rsidR="005B7414" w:rsidRPr="00491888" w:rsidRDefault="007F05AE">
      <w:pPr>
        <w:spacing w:line="560" w:lineRule="exact"/>
        <w:ind w:left="315"/>
        <w:rPr>
          <w:rFonts w:asciiTheme="minorEastAsia" w:eastAsiaTheme="minorEastAsia" w:hAnsiTheme="minorEastAsia" w:cs="仿宋"/>
          <w:sz w:val="32"/>
          <w:szCs w:val="32"/>
        </w:rPr>
      </w:pPr>
      <w:r w:rsidRPr="00491888">
        <w:rPr>
          <w:rFonts w:asciiTheme="minorEastAsia" w:eastAsiaTheme="minorEastAsia" w:hAnsiTheme="minorEastAsia" w:cs="仿宋" w:hint="eastAsia"/>
          <w:sz w:val="32"/>
          <w:szCs w:val="32"/>
        </w:rPr>
        <w:t>填表</w:t>
      </w:r>
      <w:r w:rsidR="00115BCE">
        <w:rPr>
          <w:rFonts w:asciiTheme="minorEastAsia" w:eastAsiaTheme="minorEastAsia" w:hAnsiTheme="minorEastAsia" w:cs="仿宋" w:hint="eastAsia"/>
          <w:sz w:val="32"/>
          <w:szCs w:val="32"/>
        </w:rPr>
        <w:t>企业</w:t>
      </w:r>
      <w:r w:rsidRPr="00491888">
        <w:rPr>
          <w:rFonts w:asciiTheme="minorEastAsia" w:eastAsiaTheme="minorEastAsia" w:hAnsiTheme="minorEastAsia" w:cs="仿宋" w:hint="eastAsia"/>
          <w:sz w:val="32"/>
          <w:szCs w:val="32"/>
        </w:rPr>
        <w:t>承诺对所填写内容</w:t>
      </w:r>
      <w:r w:rsidR="00795C11" w:rsidRPr="00491888">
        <w:rPr>
          <w:rFonts w:asciiTheme="minorEastAsia" w:eastAsiaTheme="minorEastAsia" w:hAnsiTheme="minorEastAsia" w:cs="仿宋" w:hint="eastAsia"/>
          <w:sz w:val="32"/>
          <w:szCs w:val="32"/>
        </w:rPr>
        <w:t>数据</w:t>
      </w:r>
      <w:r w:rsidRPr="00491888">
        <w:rPr>
          <w:rFonts w:asciiTheme="minorEastAsia" w:eastAsiaTheme="minorEastAsia" w:hAnsiTheme="minorEastAsia" w:cs="仿宋" w:hint="eastAsia"/>
          <w:sz w:val="32"/>
          <w:szCs w:val="32"/>
        </w:rPr>
        <w:t>和情况描述的真实性负责</w:t>
      </w:r>
      <w:r w:rsidR="00683CBC" w:rsidRPr="00491888">
        <w:rPr>
          <w:rFonts w:asciiTheme="minorEastAsia" w:eastAsiaTheme="minorEastAsia" w:hAnsiTheme="minorEastAsia" w:cs="仿宋" w:hint="eastAsia"/>
          <w:sz w:val="32"/>
          <w:szCs w:val="32"/>
        </w:rPr>
        <w:t>。</w:t>
      </w:r>
    </w:p>
    <w:p w14:paraId="7E01DB57" w14:textId="77777777" w:rsidR="005B7414" w:rsidRPr="00491888" w:rsidRDefault="005B7414">
      <w:pPr>
        <w:spacing w:line="560" w:lineRule="exact"/>
        <w:ind w:left="315"/>
        <w:rPr>
          <w:rFonts w:asciiTheme="minorEastAsia" w:eastAsiaTheme="minorEastAsia" w:hAnsiTheme="minorEastAsia" w:cs="仿宋"/>
          <w:sz w:val="32"/>
          <w:szCs w:val="32"/>
        </w:rPr>
      </w:pPr>
    </w:p>
    <w:p w14:paraId="28488D58" w14:textId="77777777" w:rsidR="005B7414" w:rsidRPr="00491888" w:rsidRDefault="005B7414">
      <w:pPr>
        <w:spacing w:line="560" w:lineRule="exact"/>
        <w:ind w:left="315"/>
        <w:rPr>
          <w:rFonts w:asciiTheme="minorEastAsia" w:eastAsiaTheme="minorEastAsia" w:hAnsiTheme="minorEastAsia" w:cs="仿宋"/>
          <w:sz w:val="32"/>
          <w:szCs w:val="32"/>
        </w:rPr>
      </w:pPr>
    </w:p>
    <w:p w14:paraId="32EC58A6" w14:textId="77777777" w:rsidR="005B7414" w:rsidRPr="00491888" w:rsidRDefault="005B7414">
      <w:pPr>
        <w:spacing w:line="560" w:lineRule="exact"/>
        <w:ind w:left="315"/>
        <w:rPr>
          <w:rFonts w:asciiTheme="minorEastAsia" w:eastAsiaTheme="minorEastAsia" w:hAnsiTheme="minorEastAsia" w:cs="仿宋"/>
          <w:sz w:val="32"/>
          <w:szCs w:val="32"/>
        </w:rPr>
      </w:pPr>
    </w:p>
    <w:p w14:paraId="30119AFE" w14:textId="77777777" w:rsidR="005B7414" w:rsidRPr="00491888" w:rsidRDefault="00683CBC">
      <w:pPr>
        <w:spacing w:line="560" w:lineRule="exact"/>
        <w:ind w:left="315"/>
        <w:rPr>
          <w:rFonts w:asciiTheme="minorEastAsia" w:eastAsiaTheme="minorEastAsia" w:hAnsiTheme="minorEastAsia" w:cs="仿宋"/>
          <w:sz w:val="32"/>
          <w:szCs w:val="32"/>
        </w:rPr>
      </w:pPr>
      <w:r w:rsidRPr="00491888">
        <w:rPr>
          <w:rFonts w:asciiTheme="minorEastAsia" w:eastAsiaTheme="minorEastAsia" w:hAnsiTheme="minorEastAsia" w:cs="仿宋" w:hint="eastAsia"/>
          <w:sz w:val="32"/>
          <w:szCs w:val="32"/>
        </w:rPr>
        <w:t>企业法定代表人（签字）：    年    月    日</w:t>
      </w:r>
    </w:p>
    <w:p w14:paraId="2E73CF14" w14:textId="77777777" w:rsidR="005B7414" w:rsidRPr="00491888" w:rsidRDefault="005B7414">
      <w:pPr>
        <w:spacing w:line="560" w:lineRule="exact"/>
        <w:ind w:left="315"/>
        <w:rPr>
          <w:rFonts w:asciiTheme="minorEastAsia" w:eastAsiaTheme="minorEastAsia" w:hAnsiTheme="minorEastAsia" w:cs="仿宋"/>
          <w:sz w:val="32"/>
          <w:szCs w:val="32"/>
        </w:rPr>
      </w:pPr>
    </w:p>
    <w:p w14:paraId="2BDBECB6" w14:textId="77777777" w:rsidR="005B7414" w:rsidRPr="00491888" w:rsidRDefault="005B7414">
      <w:pPr>
        <w:spacing w:line="560" w:lineRule="exact"/>
        <w:ind w:left="315"/>
        <w:rPr>
          <w:rFonts w:asciiTheme="minorEastAsia" w:eastAsiaTheme="minorEastAsia" w:hAnsiTheme="minorEastAsia" w:cs="仿宋"/>
          <w:sz w:val="32"/>
          <w:szCs w:val="32"/>
        </w:rPr>
      </w:pPr>
    </w:p>
    <w:p w14:paraId="73484B2A" w14:textId="77777777" w:rsidR="005B7414" w:rsidRPr="00491888" w:rsidRDefault="00683CBC">
      <w:pPr>
        <w:spacing w:line="560" w:lineRule="exact"/>
        <w:ind w:left="315"/>
        <w:rPr>
          <w:rFonts w:asciiTheme="minorEastAsia" w:eastAsiaTheme="minorEastAsia" w:hAnsiTheme="minorEastAsia" w:cs="仿宋"/>
          <w:sz w:val="32"/>
          <w:szCs w:val="32"/>
        </w:rPr>
      </w:pPr>
      <w:r w:rsidRPr="00491888">
        <w:rPr>
          <w:rFonts w:asciiTheme="minorEastAsia" w:eastAsiaTheme="minorEastAsia" w:hAnsiTheme="minorEastAsia" w:cs="仿宋" w:hint="eastAsia"/>
          <w:sz w:val="32"/>
          <w:szCs w:val="32"/>
        </w:rPr>
        <w:t xml:space="preserve">企业（盖章）：                    年      月 </w:t>
      </w:r>
    </w:p>
    <w:p w14:paraId="37788E22" w14:textId="77777777" w:rsidR="005B7414" w:rsidRPr="00491888" w:rsidRDefault="005B7414">
      <w:pPr>
        <w:spacing w:line="560" w:lineRule="exact"/>
        <w:ind w:left="315"/>
        <w:rPr>
          <w:rFonts w:asciiTheme="minorEastAsia" w:eastAsiaTheme="minorEastAsia" w:hAnsiTheme="minorEastAsia" w:cs="仿宋"/>
          <w:sz w:val="32"/>
          <w:szCs w:val="32"/>
        </w:rPr>
      </w:pPr>
    </w:p>
    <w:p w14:paraId="26F17C34" w14:textId="77777777" w:rsidR="005B7414" w:rsidRPr="00491888" w:rsidRDefault="005B7414">
      <w:pPr>
        <w:spacing w:line="560" w:lineRule="exact"/>
        <w:ind w:left="315"/>
        <w:rPr>
          <w:rFonts w:asciiTheme="minorEastAsia" w:eastAsiaTheme="minorEastAsia" w:hAnsiTheme="minorEastAsia" w:cs="仿宋"/>
          <w:sz w:val="32"/>
          <w:szCs w:val="32"/>
        </w:rPr>
      </w:pPr>
    </w:p>
    <w:p w14:paraId="1936A62B" w14:textId="77777777" w:rsidR="005B7414" w:rsidRPr="00491888" w:rsidRDefault="00683CBC">
      <w:pPr>
        <w:spacing w:line="560" w:lineRule="exact"/>
        <w:ind w:firstLineChars="100" w:firstLine="320"/>
        <w:rPr>
          <w:rFonts w:asciiTheme="minorEastAsia" w:eastAsiaTheme="minorEastAsia" w:hAnsiTheme="minorEastAsia" w:cs="仿宋"/>
          <w:sz w:val="32"/>
          <w:szCs w:val="32"/>
        </w:rPr>
      </w:pPr>
      <w:r w:rsidRPr="00491888">
        <w:rPr>
          <w:rFonts w:asciiTheme="minorEastAsia" w:eastAsiaTheme="minorEastAsia" w:hAnsiTheme="minorEastAsia" w:cs="仿宋" w:hint="eastAsia"/>
          <w:sz w:val="32"/>
          <w:szCs w:val="32"/>
        </w:rPr>
        <w:t>填表人（签字）：</w:t>
      </w:r>
    </w:p>
    <w:p w14:paraId="609179D7" w14:textId="77777777" w:rsidR="005B7414" w:rsidRPr="00491888" w:rsidRDefault="00683CBC">
      <w:pPr>
        <w:spacing w:line="560" w:lineRule="exact"/>
        <w:ind w:firstLineChars="100" w:firstLine="320"/>
        <w:rPr>
          <w:rFonts w:asciiTheme="minorEastAsia" w:eastAsiaTheme="minorEastAsia" w:hAnsiTheme="minorEastAsia" w:cs="仿宋"/>
          <w:sz w:val="32"/>
          <w:szCs w:val="32"/>
        </w:rPr>
      </w:pPr>
      <w:r w:rsidRPr="00491888">
        <w:rPr>
          <w:rFonts w:asciiTheme="minorEastAsia" w:eastAsiaTheme="minorEastAsia" w:hAnsiTheme="minorEastAsia" w:cs="仿宋" w:hint="eastAsia"/>
          <w:sz w:val="32"/>
          <w:szCs w:val="32"/>
        </w:rPr>
        <w:t>填表日期：</w:t>
      </w:r>
    </w:p>
    <w:p w14:paraId="47FC0C1D" w14:textId="77777777" w:rsidR="005B7414" w:rsidRPr="00491888" w:rsidRDefault="00683CBC">
      <w:pPr>
        <w:spacing w:line="560" w:lineRule="exact"/>
        <w:ind w:firstLineChars="100" w:firstLine="320"/>
        <w:rPr>
          <w:rFonts w:asciiTheme="minorEastAsia" w:eastAsiaTheme="minorEastAsia" w:hAnsiTheme="minorEastAsia" w:cs="仿宋"/>
          <w:sz w:val="32"/>
          <w:szCs w:val="32"/>
        </w:rPr>
      </w:pPr>
      <w:r w:rsidRPr="00491888">
        <w:rPr>
          <w:rFonts w:asciiTheme="minorEastAsia" w:eastAsiaTheme="minorEastAsia" w:hAnsiTheme="minorEastAsia" w:cs="仿宋" w:hint="eastAsia"/>
          <w:sz w:val="32"/>
          <w:szCs w:val="32"/>
        </w:rPr>
        <w:t>联系电话：</w:t>
      </w:r>
    </w:p>
    <w:p w14:paraId="2B699AAA" w14:textId="77777777" w:rsidR="005B7414" w:rsidRPr="00491888" w:rsidRDefault="00683CBC">
      <w:pPr>
        <w:spacing w:line="560" w:lineRule="exact"/>
        <w:ind w:firstLineChars="100" w:firstLine="320"/>
        <w:rPr>
          <w:rFonts w:asciiTheme="minorEastAsia" w:eastAsiaTheme="minorEastAsia" w:hAnsiTheme="minorEastAsia" w:cs="仿宋"/>
          <w:sz w:val="32"/>
          <w:szCs w:val="32"/>
        </w:rPr>
      </w:pPr>
      <w:r w:rsidRPr="00491888">
        <w:rPr>
          <w:rFonts w:asciiTheme="minorEastAsia" w:eastAsiaTheme="minorEastAsia" w:hAnsiTheme="minorEastAsia" w:cs="仿宋" w:hint="eastAsia"/>
          <w:sz w:val="32"/>
          <w:szCs w:val="32"/>
        </w:rPr>
        <w:t>电子邮件：</w:t>
      </w:r>
    </w:p>
    <w:p w14:paraId="0D5F3557" w14:textId="77777777" w:rsidR="005B7414" w:rsidRPr="00491888" w:rsidRDefault="005B7414">
      <w:pPr>
        <w:spacing w:line="520" w:lineRule="exact"/>
        <w:ind w:firstLineChars="100" w:firstLine="320"/>
        <w:rPr>
          <w:rFonts w:asciiTheme="minorEastAsia" w:eastAsiaTheme="minorEastAsia" w:hAnsiTheme="minorEastAsia" w:cs="仿宋"/>
          <w:sz w:val="32"/>
          <w:szCs w:val="32"/>
        </w:rPr>
      </w:pPr>
    </w:p>
    <w:p w14:paraId="188E0C52" w14:textId="77777777" w:rsidR="005B7414" w:rsidRPr="00491888" w:rsidRDefault="00683CBC">
      <w:pPr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 w:rsidRPr="00491888"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br w:type="page"/>
      </w:r>
    </w:p>
    <w:p w14:paraId="03DAF536" w14:textId="77777777" w:rsidR="00BE418F" w:rsidRPr="00C93F18" w:rsidRDefault="00BE418F" w:rsidP="00BE418F">
      <w:pPr>
        <w:tabs>
          <w:tab w:val="left" w:pos="721"/>
        </w:tabs>
        <w:spacing w:line="360" w:lineRule="auto"/>
        <w:rPr>
          <w:rFonts w:asciiTheme="minorEastAsia" w:eastAsiaTheme="minorEastAsia" w:hAnsiTheme="minorEastAsia" w:cs="仿宋"/>
          <w:b/>
          <w:bCs/>
          <w:sz w:val="30"/>
          <w:szCs w:val="30"/>
        </w:rPr>
      </w:pPr>
      <w:r w:rsidRPr="00C93F18">
        <w:rPr>
          <w:rFonts w:asciiTheme="minorEastAsia" w:eastAsiaTheme="minorEastAsia" w:hAnsiTheme="minorEastAsia" w:cs="仿宋" w:hint="eastAsia"/>
          <w:b/>
          <w:bCs/>
          <w:sz w:val="30"/>
          <w:szCs w:val="30"/>
        </w:rPr>
        <w:lastRenderedPageBreak/>
        <w:t>一、企业基本情况</w:t>
      </w: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7"/>
        <w:gridCol w:w="1275"/>
        <w:gridCol w:w="851"/>
        <w:gridCol w:w="2268"/>
        <w:gridCol w:w="850"/>
        <w:gridCol w:w="567"/>
        <w:gridCol w:w="1915"/>
      </w:tblGrid>
      <w:tr w:rsidR="00BE418F" w:rsidRPr="00491888" w14:paraId="6F92A47F" w14:textId="77777777" w:rsidTr="00861D7D">
        <w:trPr>
          <w:trHeight w:val="617"/>
        </w:trPr>
        <w:tc>
          <w:tcPr>
            <w:tcW w:w="1617" w:type="dxa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01FDDCBB" w14:textId="77777777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企业名称</w:t>
            </w:r>
          </w:p>
        </w:tc>
        <w:tc>
          <w:tcPr>
            <w:tcW w:w="4394" w:type="dxa"/>
            <w:gridSpan w:val="3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0309A9AF" w14:textId="77777777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1417" w:type="dxa"/>
            <w:gridSpan w:val="2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24BF5773" w14:textId="77777777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法定代表人</w:t>
            </w:r>
          </w:p>
        </w:tc>
        <w:tc>
          <w:tcPr>
            <w:tcW w:w="1915" w:type="dxa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5B8A9C14" w14:textId="77777777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</w:p>
        </w:tc>
      </w:tr>
      <w:tr w:rsidR="00BE418F" w:rsidRPr="00491888" w14:paraId="17C6D501" w14:textId="77777777" w:rsidTr="00861D7D">
        <w:trPr>
          <w:trHeight w:val="617"/>
        </w:trPr>
        <w:tc>
          <w:tcPr>
            <w:tcW w:w="1617" w:type="dxa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67BD984A" w14:textId="77777777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企业地址</w:t>
            </w:r>
          </w:p>
        </w:tc>
        <w:tc>
          <w:tcPr>
            <w:tcW w:w="4394" w:type="dxa"/>
            <w:gridSpan w:val="3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6F884E55" w14:textId="77777777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1417" w:type="dxa"/>
            <w:gridSpan w:val="2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5B3211F5" w14:textId="77777777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邮编</w:t>
            </w:r>
          </w:p>
        </w:tc>
        <w:tc>
          <w:tcPr>
            <w:tcW w:w="1915" w:type="dxa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2AE7C03E" w14:textId="77777777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</w:p>
        </w:tc>
      </w:tr>
      <w:tr w:rsidR="00BE418F" w:rsidRPr="00491888" w14:paraId="57BFD65B" w14:textId="77777777" w:rsidTr="00861D7D">
        <w:trPr>
          <w:trHeight w:val="611"/>
        </w:trPr>
        <w:tc>
          <w:tcPr>
            <w:tcW w:w="1617" w:type="dxa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41E64FF8" w14:textId="77777777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联系人</w:t>
            </w:r>
          </w:p>
        </w:tc>
        <w:tc>
          <w:tcPr>
            <w:tcW w:w="1275" w:type="dxa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3B96B74F" w14:textId="77777777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851" w:type="dxa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20031FDA" w14:textId="77777777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部门及</w:t>
            </w:r>
          </w:p>
          <w:p w14:paraId="32E9B2FB" w14:textId="77777777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 xml:space="preserve">职 </w:t>
            </w:r>
            <w:proofErr w:type="gramStart"/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务</w:t>
            </w:r>
            <w:proofErr w:type="gramEnd"/>
          </w:p>
        </w:tc>
        <w:tc>
          <w:tcPr>
            <w:tcW w:w="2268" w:type="dxa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4A841748" w14:textId="77777777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850" w:type="dxa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487E05AA" w14:textId="77777777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电话</w:t>
            </w:r>
          </w:p>
        </w:tc>
        <w:tc>
          <w:tcPr>
            <w:tcW w:w="2482" w:type="dxa"/>
            <w:gridSpan w:val="2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25AC22CD" w14:textId="77777777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</w:p>
        </w:tc>
      </w:tr>
      <w:tr w:rsidR="00BE418F" w:rsidRPr="00491888" w14:paraId="1801ECE6" w14:textId="77777777" w:rsidTr="00C93F18">
        <w:trPr>
          <w:trHeight w:val="540"/>
        </w:trPr>
        <w:tc>
          <w:tcPr>
            <w:tcW w:w="1617" w:type="dxa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758F50A0" w14:textId="77777777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企业生产</w:t>
            </w:r>
          </w:p>
          <w:p w14:paraId="1614F5BA" w14:textId="77777777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产品类别</w:t>
            </w:r>
          </w:p>
        </w:tc>
        <w:tc>
          <w:tcPr>
            <w:tcW w:w="7726" w:type="dxa"/>
            <w:gridSpan w:val="6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3D238DC1" w14:textId="77777777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</w:p>
        </w:tc>
      </w:tr>
      <w:tr w:rsidR="00BE418F" w:rsidRPr="00491888" w14:paraId="55AA5580" w14:textId="77777777" w:rsidTr="00C93F18">
        <w:trPr>
          <w:trHeight w:val="563"/>
        </w:trPr>
        <w:tc>
          <w:tcPr>
            <w:tcW w:w="1617" w:type="dxa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1CE9E77C" w14:textId="77777777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主营业务</w:t>
            </w:r>
          </w:p>
        </w:tc>
        <w:tc>
          <w:tcPr>
            <w:tcW w:w="7726" w:type="dxa"/>
            <w:gridSpan w:val="6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54622ECD" w14:textId="77777777" w:rsidR="00BE418F" w:rsidRPr="00491888" w:rsidRDefault="00BE418F" w:rsidP="00861D7D">
            <w:pPr>
              <w:adjustRightInd w:val="0"/>
              <w:snapToGrid w:val="0"/>
              <w:ind w:leftChars="-294" w:hangingChars="257" w:hanging="617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</w:p>
        </w:tc>
      </w:tr>
      <w:tr w:rsidR="00BE418F" w:rsidRPr="00491888" w14:paraId="296648DB" w14:textId="77777777" w:rsidTr="00C93F18">
        <w:trPr>
          <w:trHeight w:val="501"/>
        </w:trPr>
        <w:tc>
          <w:tcPr>
            <w:tcW w:w="3743" w:type="dxa"/>
            <w:gridSpan w:val="3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029EDFFA" w14:textId="77777777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本年度企业资产总计（万元）</w:t>
            </w:r>
          </w:p>
        </w:tc>
        <w:tc>
          <w:tcPr>
            <w:tcW w:w="5600" w:type="dxa"/>
            <w:gridSpan w:val="4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24033072" w14:textId="77777777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</w:p>
        </w:tc>
      </w:tr>
      <w:tr w:rsidR="00BE418F" w:rsidRPr="00491888" w14:paraId="127A2FAE" w14:textId="77777777" w:rsidTr="00C93F18">
        <w:trPr>
          <w:trHeight w:val="496"/>
        </w:trPr>
        <w:tc>
          <w:tcPr>
            <w:tcW w:w="3743" w:type="dxa"/>
            <w:gridSpan w:val="3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5405AFF5" w14:textId="77777777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本年度企业主营业务收入（万元）</w:t>
            </w:r>
          </w:p>
        </w:tc>
        <w:tc>
          <w:tcPr>
            <w:tcW w:w="5600" w:type="dxa"/>
            <w:gridSpan w:val="4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793C1EE5" w14:textId="77777777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</w:p>
        </w:tc>
      </w:tr>
      <w:tr w:rsidR="00BE418F" w:rsidRPr="00491888" w14:paraId="4ED443E4" w14:textId="77777777" w:rsidTr="00C93F18">
        <w:trPr>
          <w:trHeight w:val="943"/>
        </w:trPr>
        <w:tc>
          <w:tcPr>
            <w:tcW w:w="1617" w:type="dxa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7483DCAE" w14:textId="77777777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pacing w:val="-4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pacing w:val="-4"/>
                <w:sz w:val="24"/>
              </w:rPr>
              <w:t>管理体系获得认证情况</w:t>
            </w:r>
          </w:p>
        </w:tc>
        <w:tc>
          <w:tcPr>
            <w:tcW w:w="7726" w:type="dxa"/>
            <w:gridSpan w:val="6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01B60171" w14:textId="77777777" w:rsidR="00BE418F" w:rsidRPr="00491888" w:rsidRDefault="00BE418F" w:rsidP="00861D7D">
            <w:pPr>
              <w:adjustRightInd w:val="0"/>
              <w:snapToGrid w:val="0"/>
              <w:spacing w:line="360" w:lineRule="auto"/>
              <w:ind w:leftChars="240" w:left="504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 xml:space="preserve">无 □ </w:t>
            </w:r>
            <w:r w:rsidRPr="00491888">
              <w:rPr>
                <w:rFonts w:asciiTheme="minorEastAsia" w:eastAsiaTheme="minorEastAsia" w:hAnsiTheme="minorEastAsia" w:cs="仿宋"/>
                <w:sz w:val="24"/>
              </w:rPr>
              <w:t xml:space="preserve">     </w:t>
            </w: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ISO9001</w:t>
            </w:r>
            <w:r w:rsidRPr="00491888">
              <w:rPr>
                <w:rFonts w:asciiTheme="minorEastAsia" w:eastAsiaTheme="minorEastAsia" w:hAnsiTheme="minorEastAsia" w:cs="仿宋"/>
                <w:sz w:val="24"/>
              </w:rPr>
              <w:t xml:space="preserve"> </w:t>
            </w: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□</w:t>
            </w:r>
            <w:r w:rsidRPr="00491888">
              <w:rPr>
                <w:rFonts w:asciiTheme="minorEastAsia" w:eastAsiaTheme="minorEastAsia" w:hAnsiTheme="minorEastAsia" w:cs="仿宋"/>
                <w:sz w:val="24"/>
              </w:rPr>
              <w:t xml:space="preserve">     </w:t>
            </w: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ISO</w:t>
            </w:r>
            <w:r w:rsidRPr="00491888">
              <w:rPr>
                <w:rFonts w:asciiTheme="minorEastAsia" w:eastAsiaTheme="minorEastAsia" w:hAnsiTheme="minorEastAsia" w:cs="仿宋"/>
                <w:sz w:val="24"/>
              </w:rPr>
              <w:t xml:space="preserve">22000 </w:t>
            </w: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□</w:t>
            </w:r>
          </w:p>
          <w:p w14:paraId="3E61F3D7" w14:textId="77777777" w:rsidR="00BE418F" w:rsidRPr="00491888" w:rsidRDefault="00BE418F" w:rsidP="00861D7D">
            <w:pPr>
              <w:adjustRightInd w:val="0"/>
              <w:snapToGrid w:val="0"/>
              <w:ind w:leftChars="240" w:left="504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FSSC</w:t>
            </w:r>
            <w:r w:rsidRPr="00491888">
              <w:rPr>
                <w:rFonts w:asciiTheme="minorEastAsia" w:eastAsiaTheme="minorEastAsia" w:hAnsiTheme="minorEastAsia" w:cs="仿宋"/>
                <w:sz w:val="24"/>
              </w:rPr>
              <w:t xml:space="preserve"> 22000 </w:t>
            </w: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 xml:space="preserve">□ </w:t>
            </w:r>
            <w:r w:rsidRPr="00491888">
              <w:rPr>
                <w:rFonts w:asciiTheme="minorEastAsia" w:eastAsiaTheme="minorEastAsia" w:hAnsiTheme="minorEastAsia" w:cs="仿宋"/>
                <w:sz w:val="24"/>
              </w:rPr>
              <w:t xml:space="preserve">     </w:t>
            </w: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其它（具体说明）：</w:t>
            </w:r>
          </w:p>
        </w:tc>
      </w:tr>
      <w:tr w:rsidR="00BE418F" w:rsidRPr="00491888" w14:paraId="60B211D4" w14:textId="77777777" w:rsidTr="00C93F18">
        <w:trPr>
          <w:trHeight w:val="915"/>
        </w:trPr>
        <w:tc>
          <w:tcPr>
            <w:tcW w:w="1617" w:type="dxa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403D68EE" w14:textId="77777777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获得质量管理</w:t>
            </w:r>
          </w:p>
          <w:p w14:paraId="0EEF49E8" w14:textId="77777777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pacing w:val="-4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奖励情况</w:t>
            </w:r>
          </w:p>
        </w:tc>
        <w:tc>
          <w:tcPr>
            <w:tcW w:w="7726" w:type="dxa"/>
            <w:gridSpan w:val="6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0CF2FBC9" w14:textId="4283F3AB" w:rsidR="00BE418F" w:rsidRPr="00491888" w:rsidRDefault="00BE418F" w:rsidP="00861D7D">
            <w:pPr>
              <w:adjustRightInd w:val="0"/>
              <w:snapToGrid w:val="0"/>
              <w:ind w:leftChars="240" w:left="504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 xml:space="preserve">国家级[ </w:t>
            </w:r>
            <w:r w:rsidR="00540748" w:rsidRPr="00491888">
              <w:rPr>
                <w:rFonts w:asciiTheme="minorEastAsia" w:eastAsiaTheme="minorEastAsia" w:hAnsiTheme="minorEastAsia" w:cs="仿宋"/>
                <w:sz w:val="24"/>
              </w:rPr>
              <w:t xml:space="preserve"> </w:t>
            </w: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 xml:space="preserve"> ]        省市级[</w:t>
            </w:r>
            <w:r w:rsidR="00540748" w:rsidRPr="00491888">
              <w:rPr>
                <w:rFonts w:asciiTheme="minorEastAsia" w:eastAsiaTheme="minorEastAsia" w:hAnsiTheme="minorEastAsia" w:cs="仿宋"/>
                <w:sz w:val="24"/>
              </w:rPr>
              <w:t xml:space="preserve"> </w:t>
            </w: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 xml:space="preserve">  ]</w:t>
            </w:r>
          </w:p>
        </w:tc>
      </w:tr>
      <w:tr w:rsidR="00540748" w:rsidRPr="00491888" w14:paraId="71236C17" w14:textId="77777777" w:rsidTr="00861D7D">
        <w:trPr>
          <w:trHeight w:val="1063"/>
        </w:trPr>
        <w:tc>
          <w:tcPr>
            <w:tcW w:w="1617" w:type="dxa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2AB373F9" w14:textId="77777777" w:rsidR="00540748" w:rsidRPr="00491888" w:rsidRDefault="00540748" w:rsidP="00540748">
            <w:pPr>
              <w:adjustRightInd w:val="0"/>
              <w:snapToGrid w:val="0"/>
              <w:spacing w:before="100" w:beforeAutospacing="1"/>
              <w:jc w:val="center"/>
              <w:rPr>
                <w:rFonts w:asciiTheme="minorEastAsia" w:eastAsiaTheme="minorEastAsia" w:hAnsiTheme="minorEastAsia" w:cs="仿宋"/>
                <w:spacing w:val="-4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pacing w:val="-4"/>
                <w:sz w:val="24"/>
              </w:rPr>
              <w:t>企业履行社会</w:t>
            </w:r>
          </w:p>
          <w:p w14:paraId="79C0599F" w14:textId="4174D69F" w:rsidR="00540748" w:rsidRPr="00491888" w:rsidRDefault="00540748" w:rsidP="00540748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pacing w:val="-4"/>
                <w:sz w:val="24"/>
              </w:rPr>
              <w:t>责任情况</w:t>
            </w:r>
          </w:p>
        </w:tc>
        <w:tc>
          <w:tcPr>
            <w:tcW w:w="7726" w:type="dxa"/>
            <w:gridSpan w:val="6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633B3314" w14:textId="019790AB" w:rsidR="00540748" w:rsidRPr="00491888" w:rsidRDefault="00540748" w:rsidP="00861D7D">
            <w:pPr>
              <w:adjustRightInd w:val="0"/>
              <w:snapToGrid w:val="0"/>
              <w:ind w:leftChars="240" w:left="504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（从</w:t>
            </w:r>
            <w:r w:rsidR="007A1335" w:rsidRPr="00491888">
              <w:rPr>
                <w:rFonts w:asciiTheme="minorEastAsia" w:eastAsiaTheme="minorEastAsia" w:hAnsiTheme="minorEastAsia" w:cs="仿宋" w:hint="eastAsia"/>
                <w:sz w:val="24"/>
              </w:rPr>
              <w:t>“双碳”、</w:t>
            </w: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节能、环保、公益等方面说明，</w:t>
            </w:r>
            <w:r w:rsidR="00C93F18">
              <w:rPr>
                <w:rFonts w:asciiTheme="minorEastAsia" w:eastAsiaTheme="minorEastAsia" w:hAnsiTheme="minorEastAsia" w:cs="仿宋"/>
                <w:sz w:val="24"/>
              </w:rPr>
              <w:t>5</w:t>
            </w: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00字以内）</w:t>
            </w:r>
          </w:p>
        </w:tc>
      </w:tr>
    </w:tbl>
    <w:p w14:paraId="6503EE65" w14:textId="77777777" w:rsidR="006D3052" w:rsidRPr="00C93F18" w:rsidRDefault="006D3052" w:rsidP="006D3052">
      <w:pPr>
        <w:adjustRightInd w:val="0"/>
        <w:snapToGrid w:val="0"/>
        <w:rPr>
          <w:rFonts w:asciiTheme="minorEastAsia" w:eastAsiaTheme="minorEastAsia" w:hAnsiTheme="minorEastAsia" w:cs="仿宋"/>
          <w:b/>
          <w:sz w:val="30"/>
          <w:szCs w:val="30"/>
        </w:rPr>
      </w:pPr>
    </w:p>
    <w:p w14:paraId="467F28B5" w14:textId="027531CB" w:rsidR="005B7414" w:rsidRPr="00C93F18" w:rsidRDefault="00683CBC" w:rsidP="007A1335">
      <w:pPr>
        <w:spacing w:line="360" w:lineRule="auto"/>
        <w:rPr>
          <w:rFonts w:asciiTheme="minorEastAsia" w:eastAsiaTheme="minorEastAsia" w:hAnsiTheme="minorEastAsia" w:cs="仿宋"/>
          <w:b/>
          <w:sz w:val="30"/>
          <w:szCs w:val="30"/>
        </w:rPr>
      </w:pPr>
      <w:r w:rsidRPr="00C93F18">
        <w:rPr>
          <w:rFonts w:asciiTheme="minorEastAsia" w:eastAsiaTheme="minorEastAsia" w:hAnsiTheme="minorEastAsia" w:cs="仿宋" w:hint="eastAsia"/>
          <w:b/>
          <w:sz w:val="30"/>
          <w:szCs w:val="30"/>
        </w:rPr>
        <w:t>二、申报产品情况说明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0"/>
        <w:gridCol w:w="1559"/>
        <w:gridCol w:w="1418"/>
        <w:gridCol w:w="850"/>
        <w:gridCol w:w="426"/>
        <w:gridCol w:w="708"/>
        <w:gridCol w:w="2319"/>
      </w:tblGrid>
      <w:tr w:rsidR="006D3052" w:rsidRPr="00491888" w14:paraId="284EBC4F" w14:textId="77777777" w:rsidTr="000C5EBA">
        <w:trPr>
          <w:trHeight w:val="551"/>
        </w:trPr>
        <w:tc>
          <w:tcPr>
            <w:tcW w:w="190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CFCEFA" w14:textId="77777777" w:rsidR="006D3052" w:rsidRPr="00491888" w:rsidRDefault="006D3052" w:rsidP="006D3052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申报产品名称</w:t>
            </w:r>
          </w:p>
        </w:tc>
        <w:tc>
          <w:tcPr>
            <w:tcW w:w="4253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838A1B" w14:textId="77777777" w:rsidR="006D3052" w:rsidRPr="00491888" w:rsidRDefault="006D3052" w:rsidP="006D3052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2CDA5F3" w14:textId="77777777" w:rsidR="006D3052" w:rsidRPr="00491888" w:rsidRDefault="006D3052" w:rsidP="006D3052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注册</w:t>
            </w:r>
          </w:p>
          <w:p w14:paraId="6E5615E2" w14:textId="70CD65F7" w:rsidR="006D3052" w:rsidRPr="00491888" w:rsidRDefault="006D3052" w:rsidP="006D3052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商标</w:t>
            </w:r>
          </w:p>
        </w:tc>
        <w:tc>
          <w:tcPr>
            <w:tcW w:w="2319" w:type="dxa"/>
            <w:vAlign w:val="center"/>
          </w:tcPr>
          <w:p w14:paraId="7A44466D" w14:textId="4F81CC32" w:rsidR="006D3052" w:rsidRPr="00491888" w:rsidRDefault="006D3052" w:rsidP="006D3052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</w:p>
        </w:tc>
      </w:tr>
      <w:tr w:rsidR="005B7414" w:rsidRPr="00491888" w14:paraId="4B1D4C5E" w14:textId="77777777" w:rsidTr="000C5EBA">
        <w:trPr>
          <w:trHeight w:val="489"/>
        </w:trPr>
        <w:tc>
          <w:tcPr>
            <w:tcW w:w="190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9AEE26" w14:textId="54A6A061" w:rsidR="005B7414" w:rsidRPr="00491888" w:rsidRDefault="006D3052" w:rsidP="006D3052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产品执行标准</w:t>
            </w:r>
          </w:p>
        </w:tc>
        <w:tc>
          <w:tcPr>
            <w:tcW w:w="7280" w:type="dxa"/>
            <w:gridSpan w:val="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AF24A3" w14:textId="77777777" w:rsidR="005B7414" w:rsidRPr="00491888" w:rsidRDefault="005B7414" w:rsidP="006D3052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</w:p>
        </w:tc>
      </w:tr>
      <w:tr w:rsidR="000C5EBA" w:rsidRPr="00491888" w14:paraId="6AFF8B21" w14:textId="77777777" w:rsidTr="000C5EBA">
        <w:trPr>
          <w:trHeight w:val="470"/>
        </w:trPr>
        <w:tc>
          <w:tcPr>
            <w:tcW w:w="190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6EB8CC" w14:textId="77777777" w:rsidR="000C5EBA" w:rsidRPr="00491888" w:rsidRDefault="000C5EBA" w:rsidP="000C5EBA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当年产量</w:t>
            </w:r>
          </w:p>
          <w:p w14:paraId="3E07931B" w14:textId="07CD1A18" w:rsidR="000C5EBA" w:rsidRPr="00491888" w:rsidRDefault="000C5EBA" w:rsidP="000C5EBA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（万吨）</w:t>
            </w:r>
          </w:p>
        </w:tc>
        <w:tc>
          <w:tcPr>
            <w:tcW w:w="2977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22DF79" w14:textId="77777777" w:rsidR="000C5EBA" w:rsidRPr="00491888" w:rsidRDefault="000C5EBA" w:rsidP="000C5EBA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CBE005F" w14:textId="77777777" w:rsidR="000C5EBA" w:rsidRPr="00491888" w:rsidRDefault="000C5EBA" w:rsidP="000C5EBA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当年产值</w:t>
            </w:r>
          </w:p>
          <w:p w14:paraId="6DE40756" w14:textId="0694FD17" w:rsidR="000C5EBA" w:rsidRPr="00491888" w:rsidRDefault="000C5EBA" w:rsidP="000C5EBA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（万元）</w:t>
            </w:r>
          </w:p>
        </w:tc>
        <w:tc>
          <w:tcPr>
            <w:tcW w:w="3027" w:type="dxa"/>
            <w:gridSpan w:val="2"/>
            <w:vAlign w:val="center"/>
          </w:tcPr>
          <w:p w14:paraId="43A34E4C" w14:textId="2CDB1E37" w:rsidR="000C5EBA" w:rsidRPr="00491888" w:rsidRDefault="000C5EBA" w:rsidP="006D3052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仿宋"/>
                <w:spacing w:val="10"/>
                <w:kern w:val="0"/>
                <w:sz w:val="24"/>
              </w:rPr>
            </w:pPr>
          </w:p>
        </w:tc>
      </w:tr>
      <w:tr w:rsidR="004B4931" w:rsidRPr="00491888" w14:paraId="5421755E" w14:textId="77777777" w:rsidTr="000C5EBA">
        <w:trPr>
          <w:trHeight w:val="470"/>
        </w:trPr>
        <w:tc>
          <w:tcPr>
            <w:tcW w:w="190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0D5147" w14:textId="77777777" w:rsidR="004B4931" w:rsidRPr="00491888" w:rsidRDefault="004B4931" w:rsidP="004B4931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销售收入</w:t>
            </w:r>
          </w:p>
          <w:p w14:paraId="3FD73F18" w14:textId="41F3ED08" w:rsidR="004B4931" w:rsidRPr="00491888" w:rsidRDefault="004B4931" w:rsidP="004B4931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（万元）</w:t>
            </w:r>
          </w:p>
        </w:tc>
        <w:tc>
          <w:tcPr>
            <w:tcW w:w="2977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9C5DA6" w14:textId="77777777" w:rsidR="004B4931" w:rsidRPr="00491888" w:rsidRDefault="004B4931" w:rsidP="000C5EBA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CC192A7" w14:textId="45BDAE20" w:rsidR="004B4931" w:rsidRPr="00491888" w:rsidRDefault="004B4931" w:rsidP="000C5EBA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利润总额（万元）</w:t>
            </w:r>
          </w:p>
        </w:tc>
        <w:tc>
          <w:tcPr>
            <w:tcW w:w="3027" w:type="dxa"/>
            <w:gridSpan w:val="2"/>
            <w:vAlign w:val="center"/>
          </w:tcPr>
          <w:p w14:paraId="5923F957" w14:textId="77777777" w:rsidR="004B4931" w:rsidRPr="00491888" w:rsidRDefault="004B4931" w:rsidP="006D3052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仿宋"/>
                <w:spacing w:val="10"/>
                <w:kern w:val="0"/>
                <w:sz w:val="24"/>
              </w:rPr>
            </w:pPr>
          </w:p>
        </w:tc>
      </w:tr>
      <w:tr w:rsidR="005B7414" w:rsidRPr="00491888" w14:paraId="78D60E8E" w14:textId="77777777" w:rsidTr="00436A96">
        <w:trPr>
          <w:trHeight w:val="501"/>
        </w:trPr>
        <w:tc>
          <w:tcPr>
            <w:tcW w:w="190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7BFDC8" w14:textId="77777777" w:rsidR="005B7414" w:rsidRPr="00491888" w:rsidRDefault="00683CBC" w:rsidP="006D3052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销售范围</w:t>
            </w:r>
          </w:p>
        </w:tc>
        <w:tc>
          <w:tcPr>
            <w:tcW w:w="7280" w:type="dxa"/>
            <w:gridSpan w:val="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C3EFDE" w14:textId="64322BD6" w:rsidR="005B7414" w:rsidRPr="00491888" w:rsidRDefault="00683CBC" w:rsidP="006D3052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仿宋"/>
                <w:spacing w:val="10"/>
                <w:kern w:val="0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全国</w:t>
            </w: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 xml:space="preserve">□    </w:t>
            </w:r>
            <w:r w:rsidRPr="00491888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省会[</w:t>
            </w:r>
            <w:r w:rsidR="00BC67E9" w:rsidRPr="00491888">
              <w:rPr>
                <w:rFonts w:asciiTheme="minorEastAsia" w:eastAsiaTheme="minorEastAsia" w:hAnsiTheme="minorEastAsia" w:cs="仿宋"/>
                <w:spacing w:val="10"/>
                <w:kern w:val="0"/>
                <w:sz w:val="24"/>
              </w:rPr>
              <w:t xml:space="preserve"> </w:t>
            </w:r>
            <w:r w:rsidRPr="00491888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 xml:space="preserve">  </w:t>
            </w:r>
            <w:r w:rsidR="00BC67E9" w:rsidRPr="00491888">
              <w:rPr>
                <w:rFonts w:asciiTheme="minorEastAsia" w:eastAsiaTheme="minorEastAsia" w:hAnsiTheme="minorEastAsia" w:cs="仿宋"/>
                <w:spacing w:val="10"/>
                <w:kern w:val="0"/>
                <w:sz w:val="24"/>
              </w:rPr>
              <w:t xml:space="preserve"> </w:t>
            </w:r>
            <w:r w:rsidRPr="00491888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 xml:space="preserve">]    市县[  </w:t>
            </w:r>
            <w:r w:rsidR="00BC67E9" w:rsidRPr="00491888">
              <w:rPr>
                <w:rFonts w:asciiTheme="minorEastAsia" w:eastAsiaTheme="minorEastAsia" w:hAnsiTheme="minorEastAsia" w:cs="仿宋"/>
                <w:spacing w:val="10"/>
                <w:kern w:val="0"/>
                <w:sz w:val="24"/>
              </w:rPr>
              <w:t xml:space="preserve">  </w:t>
            </w:r>
            <w:r w:rsidRPr="00491888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]</w:t>
            </w:r>
          </w:p>
        </w:tc>
      </w:tr>
      <w:tr w:rsidR="005B7414" w:rsidRPr="00491888" w14:paraId="2AFE737A" w14:textId="77777777" w:rsidTr="00F137F6">
        <w:trPr>
          <w:trHeight w:val="581"/>
        </w:trPr>
        <w:tc>
          <w:tcPr>
            <w:tcW w:w="190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A9FA97" w14:textId="77777777" w:rsidR="0054798C" w:rsidRPr="00491888" w:rsidRDefault="0054798C" w:rsidP="0054798C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lastRenderedPageBreak/>
              <w:t>申报</w:t>
            </w:r>
            <w:r w:rsidR="00683CBC" w:rsidRPr="00491888">
              <w:rPr>
                <w:rFonts w:asciiTheme="minorEastAsia" w:eastAsiaTheme="minorEastAsia" w:hAnsiTheme="minorEastAsia" w:cs="仿宋" w:hint="eastAsia"/>
                <w:sz w:val="24"/>
              </w:rPr>
              <w:t>产品</w:t>
            </w:r>
          </w:p>
          <w:p w14:paraId="1BEAB49D" w14:textId="6907147D" w:rsidR="005B7414" w:rsidRPr="00491888" w:rsidRDefault="0054798C" w:rsidP="0054798C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具备</w:t>
            </w:r>
            <w:r w:rsidR="006B53F2" w:rsidRPr="00491888">
              <w:rPr>
                <w:rFonts w:asciiTheme="minorEastAsia" w:eastAsiaTheme="minorEastAsia" w:hAnsiTheme="minorEastAsia" w:cs="仿宋" w:hint="eastAsia"/>
                <w:sz w:val="24"/>
              </w:rPr>
              <w:t>特征</w:t>
            </w:r>
          </w:p>
          <w:p w14:paraId="46F967FA" w14:textId="66F92572" w:rsidR="00CB5ACD" w:rsidRPr="00491888" w:rsidRDefault="00CB5ACD" w:rsidP="0054798C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（可多选）</w:t>
            </w:r>
          </w:p>
        </w:tc>
        <w:tc>
          <w:tcPr>
            <w:tcW w:w="7280" w:type="dxa"/>
            <w:gridSpan w:val="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5702A4" w14:textId="5C66B151" w:rsidR="005B7414" w:rsidRPr="00491888" w:rsidRDefault="008E0D61" w:rsidP="0054798C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减盐</w:t>
            </w:r>
            <w:r w:rsidR="0054798C" w:rsidRPr="00491888">
              <w:rPr>
                <w:rFonts w:asciiTheme="minorEastAsia" w:eastAsiaTheme="minorEastAsia" w:hAnsiTheme="minorEastAsia" w:cs="仿宋" w:hint="eastAsia"/>
                <w:sz w:val="24"/>
              </w:rPr>
              <w:t xml:space="preserve"> □</w:t>
            </w: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 xml:space="preserve"> </w:t>
            </w:r>
            <w:r w:rsidR="0054798C" w:rsidRPr="00491888">
              <w:rPr>
                <w:rFonts w:asciiTheme="minorEastAsia" w:eastAsiaTheme="minorEastAsia" w:hAnsiTheme="minorEastAsia" w:cs="仿宋"/>
                <w:sz w:val="24"/>
              </w:rPr>
              <w:t xml:space="preserve">    </w:t>
            </w: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减油</w:t>
            </w:r>
            <w:r w:rsidR="0054798C" w:rsidRPr="00491888">
              <w:rPr>
                <w:rFonts w:asciiTheme="minorEastAsia" w:eastAsiaTheme="minorEastAsia" w:hAnsiTheme="minorEastAsia" w:cs="仿宋" w:hint="eastAsia"/>
                <w:sz w:val="24"/>
              </w:rPr>
              <w:t xml:space="preserve"> □  </w:t>
            </w:r>
            <w:r w:rsidR="0054798C" w:rsidRPr="00491888">
              <w:rPr>
                <w:rFonts w:asciiTheme="minorEastAsia" w:eastAsiaTheme="minorEastAsia" w:hAnsiTheme="minorEastAsia" w:cs="仿宋"/>
                <w:sz w:val="24"/>
              </w:rPr>
              <w:t xml:space="preserve">  </w:t>
            </w:r>
            <w:r w:rsidR="002B3CA1" w:rsidRPr="00491888">
              <w:rPr>
                <w:rFonts w:asciiTheme="minorEastAsia" w:eastAsiaTheme="minorEastAsia" w:hAnsiTheme="minorEastAsia" w:cs="仿宋" w:hint="eastAsia"/>
                <w:sz w:val="24"/>
              </w:rPr>
              <w:t xml:space="preserve"> </w:t>
            </w:r>
            <w:proofErr w:type="gramStart"/>
            <w:r w:rsidR="002B3CA1" w:rsidRPr="00491888">
              <w:rPr>
                <w:rFonts w:asciiTheme="minorEastAsia" w:eastAsiaTheme="minorEastAsia" w:hAnsiTheme="minorEastAsia" w:cs="仿宋" w:hint="eastAsia"/>
                <w:sz w:val="24"/>
              </w:rPr>
              <w:t>减糖</w:t>
            </w:r>
            <w:proofErr w:type="gramEnd"/>
            <w:r w:rsidR="0054798C" w:rsidRPr="00491888">
              <w:rPr>
                <w:rFonts w:asciiTheme="minorEastAsia" w:eastAsiaTheme="minorEastAsia" w:hAnsiTheme="minorEastAsia" w:cs="仿宋" w:hint="eastAsia"/>
                <w:sz w:val="24"/>
              </w:rPr>
              <w:t xml:space="preserve"> □</w:t>
            </w:r>
            <w:r w:rsidR="002B3CA1" w:rsidRPr="00491888">
              <w:rPr>
                <w:rFonts w:asciiTheme="minorEastAsia" w:eastAsiaTheme="minorEastAsia" w:hAnsiTheme="minorEastAsia" w:cs="仿宋" w:hint="eastAsia"/>
                <w:sz w:val="24"/>
              </w:rPr>
              <w:t xml:space="preserve"> </w:t>
            </w:r>
            <w:r w:rsidR="0054798C" w:rsidRPr="00491888">
              <w:rPr>
                <w:rFonts w:asciiTheme="minorEastAsia" w:eastAsiaTheme="minorEastAsia" w:hAnsiTheme="minorEastAsia" w:cs="仿宋"/>
                <w:sz w:val="24"/>
              </w:rPr>
              <w:t xml:space="preserve">   </w:t>
            </w:r>
            <w:r w:rsidR="002B3CA1" w:rsidRPr="00491888">
              <w:rPr>
                <w:rFonts w:asciiTheme="minorEastAsia" w:eastAsiaTheme="minorEastAsia" w:hAnsiTheme="minorEastAsia" w:cs="仿宋"/>
                <w:sz w:val="24"/>
              </w:rPr>
              <w:t xml:space="preserve"> </w:t>
            </w:r>
            <w:r w:rsidR="00356304" w:rsidRPr="00491888">
              <w:rPr>
                <w:rFonts w:asciiTheme="minorEastAsia" w:eastAsiaTheme="minorEastAsia" w:hAnsiTheme="minorEastAsia" w:cs="仿宋" w:hint="eastAsia"/>
                <w:sz w:val="24"/>
              </w:rPr>
              <w:t>创新小包装</w:t>
            </w:r>
            <w:r w:rsidR="0054798C" w:rsidRPr="00491888">
              <w:rPr>
                <w:rFonts w:asciiTheme="minorEastAsia" w:eastAsiaTheme="minorEastAsia" w:hAnsiTheme="minorEastAsia" w:cs="仿宋" w:hint="eastAsia"/>
                <w:sz w:val="24"/>
              </w:rPr>
              <w:t xml:space="preserve"> □</w:t>
            </w:r>
          </w:p>
          <w:p w14:paraId="6916CE8A" w14:textId="3C7DA86E" w:rsidR="00356304" w:rsidRPr="00491888" w:rsidRDefault="006178BD" w:rsidP="0054798C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显著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>增加</w:t>
            </w:r>
            <w:r w:rsidR="00A72D05" w:rsidRPr="00491888">
              <w:rPr>
                <w:rFonts w:asciiTheme="minorEastAsia" w:eastAsiaTheme="minorEastAsia" w:hAnsiTheme="minorEastAsia" w:cs="仿宋" w:hint="eastAsia"/>
                <w:sz w:val="24"/>
              </w:rPr>
              <w:t>有益</w:t>
            </w:r>
            <w:r w:rsidR="00E1415D" w:rsidRPr="00491888">
              <w:rPr>
                <w:rFonts w:asciiTheme="minorEastAsia" w:eastAsiaTheme="minorEastAsia" w:hAnsiTheme="minorEastAsia" w:cs="仿宋" w:hint="eastAsia"/>
                <w:sz w:val="24"/>
              </w:rPr>
              <w:t>配料</w:t>
            </w:r>
            <w:r w:rsidR="00B35673" w:rsidRPr="00491888">
              <w:rPr>
                <w:rFonts w:asciiTheme="minorEastAsia" w:eastAsiaTheme="minorEastAsia" w:hAnsiTheme="minorEastAsia" w:cs="仿宋" w:hint="eastAsia"/>
                <w:sz w:val="24"/>
              </w:rPr>
              <w:t>用量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 xml:space="preserve"> </w:t>
            </w:r>
            <w:r w:rsidR="0054798C" w:rsidRPr="00491888">
              <w:rPr>
                <w:rFonts w:asciiTheme="minorEastAsia" w:eastAsiaTheme="minorEastAsia" w:hAnsiTheme="minorEastAsia" w:cs="仿宋" w:hint="eastAsia"/>
                <w:sz w:val="24"/>
              </w:rPr>
              <w:t xml:space="preserve">□ </w:t>
            </w:r>
            <w:r w:rsidR="0054798C" w:rsidRPr="00491888">
              <w:rPr>
                <w:rFonts w:asciiTheme="minorEastAsia" w:eastAsiaTheme="minorEastAsia" w:hAnsiTheme="minorEastAsia" w:cs="仿宋"/>
                <w:sz w:val="24"/>
              </w:rPr>
              <w:t xml:space="preserve">     </w:t>
            </w:r>
            <w:r w:rsidR="00DA7919" w:rsidRPr="00491888">
              <w:rPr>
                <w:rFonts w:asciiTheme="minorEastAsia" w:eastAsiaTheme="minorEastAsia" w:hAnsiTheme="minorEastAsia" w:cs="仿宋"/>
                <w:sz w:val="24"/>
              </w:rPr>
              <w:t xml:space="preserve">  </w:t>
            </w:r>
            <w:r w:rsidR="00DA7919" w:rsidRPr="00491888">
              <w:rPr>
                <w:rFonts w:asciiTheme="minorEastAsia" w:eastAsiaTheme="minorEastAsia" w:hAnsiTheme="minorEastAsia" w:cs="仿宋" w:hint="eastAsia"/>
                <w:sz w:val="24"/>
              </w:rPr>
              <w:t>额外添</w:t>
            </w:r>
            <w:r w:rsidR="00E25363" w:rsidRPr="00491888">
              <w:rPr>
                <w:rFonts w:asciiTheme="minorEastAsia" w:eastAsiaTheme="minorEastAsia" w:hAnsiTheme="minorEastAsia" w:cs="仿宋" w:hint="eastAsia"/>
                <w:sz w:val="24"/>
              </w:rPr>
              <w:t>加</w:t>
            </w:r>
            <w:r w:rsidR="00DA7919" w:rsidRPr="00491888">
              <w:rPr>
                <w:rFonts w:asciiTheme="minorEastAsia" w:eastAsiaTheme="minorEastAsia" w:hAnsiTheme="minorEastAsia" w:cs="仿宋" w:hint="eastAsia"/>
                <w:sz w:val="24"/>
              </w:rPr>
              <w:t>有益成分</w:t>
            </w:r>
            <w:r w:rsidR="0054798C" w:rsidRPr="00491888">
              <w:rPr>
                <w:rFonts w:asciiTheme="minorEastAsia" w:eastAsiaTheme="minorEastAsia" w:hAnsiTheme="minorEastAsia" w:cs="仿宋" w:hint="eastAsia"/>
                <w:sz w:val="24"/>
              </w:rPr>
              <w:t xml:space="preserve"> □</w:t>
            </w:r>
          </w:p>
        </w:tc>
      </w:tr>
      <w:tr w:rsidR="005B7414" w:rsidRPr="00491888" w14:paraId="395883A8" w14:textId="77777777" w:rsidTr="00DE3A88">
        <w:trPr>
          <w:trHeight w:val="2071"/>
        </w:trPr>
        <w:tc>
          <w:tcPr>
            <w:tcW w:w="190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A59379" w14:textId="0FF7C269" w:rsidR="00DE7065" w:rsidRPr="00491888" w:rsidRDefault="00683CBC" w:rsidP="00053602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产品</w:t>
            </w:r>
            <w:r w:rsidR="00DE7065" w:rsidRPr="00491888">
              <w:rPr>
                <w:rFonts w:asciiTheme="minorEastAsia" w:eastAsiaTheme="minorEastAsia" w:hAnsiTheme="minorEastAsia" w:cs="仿宋" w:hint="eastAsia"/>
                <w:sz w:val="24"/>
              </w:rPr>
              <w:t>特征</w:t>
            </w:r>
          </w:p>
          <w:p w14:paraId="7EA0E602" w14:textId="422B854C" w:rsidR="005B7414" w:rsidRPr="00491888" w:rsidRDefault="00DE7065" w:rsidP="00053602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说明</w:t>
            </w:r>
          </w:p>
        </w:tc>
        <w:tc>
          <w:tcPr>
            <w:tcW w:w="7280" w:type="dxa"/>
            <w:gridSpan w:val="6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B842D1" w14:textId="6EE3B76A" w:rsidR="005B7414" w:rsidRDefault="00491888" w:rsidP="00D31D2F">
            <w:pPr>
              <w:adjustRightInd w:val="0"/>
              <w:snapToGrid w:val="0"/>
              <w:spacing w:afterLines="50" w:after="156"/>
              <w:ind w:leftChars="-1" w:left="365" w:hangingChars="141" w:hanging="367"/>
              <w:jc w:val="left"/>
              <w:rPr>
                <w:rFonts w:asciiTheme="minorEastAsia" w:eastAsiaTheme="minorEastAsia" w:hAnsiTheme="minorEastAsia" w:cs="仿宋"/>
                <w:spacing w:val="10"/>
                <w:kern w:val="0"/>
                <w:sz w:val="24"/>
              </w:rPr>
            </w:pPr>
            <w:r w:rsidRPr="00491888">
              <w:rPr>
                <w:rFonts w:asciiTheme="minorEastAsia" w:eastAsiaTheme="minorEastAsia" w:hAnsiTheme="minorEastAsia" w:cs="仿宋"/>
                <w:spacing w:val="10"/>
                <w:kern w:val="0"/>
                <w:sz w:val="24"/>
              </w:rPr>
              <w:t>1</w:t>
            </w:r>
            <w:r w:rsidRPr="00491888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、具备减盐</w:t>
            </w:r>
            <w:r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、减油、</w:t>
            </w:r>
            <w:r w:rsidR="008B6EEC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或</w:t>
            </w:r>
            <w:proofErr w:type="gramStart"/>
            <w:r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减糖特征</w:t>
            </w:r>
            <w:proofErr w:type="gramEnd"/>
            <w:r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的产品，</w:t>
            </w:r>
            <w:r w:rsidR="00DA0900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简要说明</w:t>
            </w:r>
            <w:r w:rsidRPr="00491888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比同类参考</w:t>
            </w:r>
            <w:r w:rsidR="003D7E35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食品</w:t>
            </w:r>
            <w:r w:rsidRPr="00491888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减少油、盐、或糖含量25%及以上</w:t>
            </w:r>
            <w:r w:rsidR="00490669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的配方、工艺创新特点，</w:t>
            </w:r>
            <w:r w:rsidR="00EA4B0A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以</w:t>
            </w:r>
            <w:r w:rsidR="004C66AF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及其</w:t>
            </w:r>
            <w:r w:rsidR="00EA4B0A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对产品风味的影响。</w:t>
            </w:r>
            <w:r w:rsidR="00563A8E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并简要</w:t>
            </w:r>
            <w:r w:rsidR="00000C05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说明参考</w:t>
            </w:r>
            <w:r w:rsidR="003D7E35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食品</w:t>
            </w:r>
            <w:r w:rsidR="00000C05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情况</w:t>
            </w:r>
            <w:r w:rsidR="00945BD5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。</w:t>
            </w:r>
            <w:r w:rsidR="00683CBC" w:rsidRPr="00491888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(</w:t>
            </w:r>
            <w:r w:rsidR="00985760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5</w:t>
            </w:r>
            <w:r w:rsidR="004C5CC4" w:rsidRPr="00491888">
              <w:rPr>
                <w:rFonts w:asciiTheme="minorEastAsia" w:eastAsiaTheme="minorEastAsia" w:hAnsiTheme="minorEastAsia" w:cs="仿宋"/>
                <w:spacing w:val="10"/>
                <w:kern w:val="0"/>
                <w:sz w:val="24"/>
              </w:rPr>
              <w:t>00</w:t>
            </w:r>
            <w:r w:rsidR="004C5CC4" w:rsidRPr="00491888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字以内</w:t>
            </w:r>
            <w:r w:rsidR="00683CBC" w:rsidRPr="00491888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)</w:t>
            </w:r>
          </w:p>
          <w:p w14:paraId="2FE4B47D" w14:textId="1B5A4C33" w:rsidR="00D03AF5" w:rsidRDefault="00C10586" w:rsidP="00D31D2F">
            <w:pPr>
              <w:adjustRightInd w:val="0"/>
              <w:snapToGrid w:val="0"/>
              <w:spacing w:after="120"/>
              <w:ind w:leftChars="1" w:left="366" w:hangingChars="140" w:hanging="364"/>
              <w:jc w:val="left"/>
              <w:rPr>
                <w:rFonts w:asciiTheme="minorEastAsia" w:eastAsiaTheme="minorEastAsia" w:hAnsiTheme="minorEastAsia" w:cs="仿宋"/>
                <w:spacing w:val="1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2、</w:t>
            </w:r>
            <w:r w:rsidR="00945BD5" w:rsidRPr="00945BD5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具备</w:t>
            </w:r>
            <w:r w:rsidR="00945BD5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创新小包装</w:t>
            </w:r>
            <w:r w:rsidR="00945BD5" w:rsidRPr="00945BD5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特征的产品，简要说明</w:t>
            </w:r>
            <w:r w:rsidR="004E1D3D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如何</w:t>
            </w:r>
            <w:r w:rsidR="004D6577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达到</w:t>
            </w:r>
            <w:r w:rsidR="00DC55CD" w:rsidRPr="00DC55CD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和通常情况相比单次食用减少油、盐、或糖摄入量30%及以上</w:t>
            </w:r>
            <w:r w:rsidR="00050C4F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。</w:t>
            </w:r>
            <w:r w:rsidR="00050C4F" w:rsidRPr="00050C4F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(500字以内)</w:t>
            </w:r>
          </w:p>
          <w:p w14:paraId="39936354" w14:textId="2FC75EDC" w:rsidR="00D652DC" w:rsidRDefault="00050C4F" w:rsidP="00D31D2F">
            <w:pPr>
              <w:adjustRightInd w:val="0"/>
              <w:snapToGrid w:val="0"/>
              <w:spacing w:after="50"/>
              <w:ind w:leftChars="1" w:left="366" w:hangingChars="140" w:hanging="364"/>
              <w:jc w:val="left"/>
              <w:rPr>
                <w:rFonts w:asciiTheme="minorEastAsia" w:eastAsiaTheme="minorEastAsia" w:hAnsiTheme="minorEastAsia" w:cs="仿宋"/>
                <w:spacing w:val="1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3、</w:t>
            </w:r>
            <w:r w:rsidRPr="00050C4F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具备</w:t>
            </w:r>
            <w:r w:rsidR="006178BD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显著增加</w:t>
            </w:r>
            <w:r w:rsidR="00604641" w:rsidRPr="00604641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有益配料用量</w:t>
            </w:r>
            <w:r w:rsidRPr="00050C4F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特征的产品，简要说明</w:t>
            </w:r>
            <w:r w:rsidR="00F017C6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和</w:t>
            </w:r>
            <w:r w:rsidR="004A7565" w:rsidRPr="004A7565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同类参考食品相比</w:t>
            </w:r>
            <w:r w:rsidR="00D31D2F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，</w:t>
            </w:r>
            <w:r w:rsidR="00D31D2F" w:rsidRPr="00D31D2F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全谷物、薯类、豆类、蔬菜、水果、</w:t>
            </w:r>
            <w:r w:rsidR="00D31D2F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或</w:t>
            </w:r>
            <w:proofErr w:type="gramStart"/>
            <w:r w:rsidR="00D31D2F" w:rsidRPr="00D31D2F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坚果籽类</w:t>
            </w:r>
            <w:r w:rsidR="00D31D2F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配料</w:t>
            </w:r>
            <w:proofErr w:type="gramEnd"/>
            <w:r w:rsidR="00D31D2F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用量</w:t>
            </w:r>
            <w:r w:rsidR="00D652DC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增加显著的情况。</w:t>
            </w:r>
            <w:r w:rsidR="00D652DC" w:rsidRPr="00D652DC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并简要说明参考食品情况</w:t>
            </w:r>
            <w:r w:rsidR="00D652DC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。（5</w:t>
            </w:r>
            <w:r w:rsidR="00D652DC">
              <w:rPr>
                <w:rFonts w:asciiTheme="minorEastAsia" w:eastAsiaTheme="minorEastAsia" w:hAnsiTheme="minorEastAsia" w:cs="仿宋"/>
                <w:spacing w:val="10"/>
                <w:kern w:val="0"/>
                <w:sz w:val="24"/>
              </w:rPr>
              <w:t>00</w:t>
            </w:r>
            <w:r w:rsidR="00D652DC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自以内）。</w:t>
            </w:r>
          </w:p>
          <w:p w14:paraId="7DA4E0FF" w14:textId="728A5000" w:rsidR="00C10586" w:rsidRPr="00491888" w:rsidRDefault="00D652DC" w:rsidP="001E68FF">
            <w:pPr>
              <w:adjustRightInd w:val="0"/>
              <w:snapToGrid w:val="0"/>
              <w:spacing w:after="50"/>
              <w:ind w:leftChars="1" w:left="366" w:hangingChars="140" w:hanging="364"/>
              <w:jc w:val="left"/>
              <w:rPr>
                <w:rFonts w:asciiTheme="minorEastAsia" w:eastAsiaTheme="minorEastAsia" w:hAnsiTheme="minorEastAsia" w:cs="仿宋"/>
                <w:spacing w:val="1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4、</w:t>
            </w:r>
            <w:r w:rsidR="001972A2" w:rsidRPr="001972A2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具备</w:t>
            </w:r>
            <w:r w:rsidR="00CE4BCD" w:rsidRPr="00CE4BCD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额外添加</w:t>
            </w:r>
            <w:r w:rsidR="002F4305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有益成分</w:t>
            </w:r>
            <w:r w:rsidR="001972A2" w:rsidRPr="001972A2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特征的产品，简要说明</w:t>
            </w:r>
            <w:r w:rsidR="002335D0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所添加</w:t>
            </w:r>
            <w:r w:rsidR="002F4305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的</w:t>
            </w:r>
            <w:r w:rsidR="002F4305" w:rsidRPr="002F4305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可用于食品的有益健康成分</w:t>
            </w:r>
            <w:r w:rsidR="002F4305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的情况</w:t>
            </w:r>
            <w:r w:rsidR="0029301B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和</w:t>
            </w:r>
            <w:r w:rsidR="00AE74E2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添加量</w:t>
            </w:r>
            <w:r w:rsidR="00401347" w:rsidRPr="00401347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不低于科学证据证明可预期产生作用的量</w:t>
            </w:r>
            <w:r w:rsidR="00401347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的依据</w:t>
            </w:r>
            <w:r w:rsidR="00937E90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。</w:t>
            </w:r>
            <w:r w:rsidR="00AC4A0D" w:rsidRPr="00AC4A0D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并简要说明</w:t>
            </w:r>
            <w:r w:rsidR="00AC4A0D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同类</w:t>
            </w:r>
            <w:r w:rsidR="00AC4A0D" w:rsidRPr="00AC4A0D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参考食品情况。(500字以内)</w:t>
            </w:r>
          </w:p>
        </w:tc>
      </w:tr>
      <w:tr w:rsidR="005B7414" w:rsidRPr="00491888" w14:paraId="33EB5BC8" w14:textId="77777777" w:rsidTr="000C5EBA">
        <w:trPr>
          <w:trHeight w:val="420"/>
        </w:trPr>
        <w:tc>
          <w:tcPr>
            <w:tcW w:w="190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4CBBE6" w14:textId="77777777" w:rsidR="00B96F1F" w:rsidRDefault="00683CBC" w:rsidP="00B96F1F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产品品牌文化</w:t>
            </w:r>
          </w:p>
          <w:p w14:paraId="13BFA8F6" w14:textId="7370968E" w:rsidR="005B7414" w:rsidRPr="00491888" w:rsidRDefault="00683CBC" w:rsidP="00B96F1F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建设情况</w:t>
            </w:r>
          </w:p>
        </w:tc>
        <w:tc>
          <w:tcPr>
            <w:tcW w:w="7280" w:type="dxa"/>
            <w:gridSpan w:val="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C1B28B" w14:textId="77777777" w:rsidR="005B7414" w:rsidRPr="00491888" w:rsidRDefault="00683CBC" w:rsidP="006D3052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仿宋"/>
                <w:spacing w:val="10"/>
                <w:kern w:val="0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(文字说明，800字以内)</w:t>
            </w:r>
          </w:p>
        </w:tc>
      </w:tr>
      <w:tr w:rsidR="005B7414" w:rsidRPr="00491888" w14:paraId="25EFEA52" w14:textId="77777777" w:rsidTr="000C5EBA">
        <w:trPr>
          <w:trHeight w:val="623"/>
        </w:trPr>
        <w:tc>
          <w:tcPr>
            <w:tcW w:w="190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2CE6F7" w14:textId="77777777" w:rsidR="005B7414" w:rsidRPr="00491888" w:rsidRDefault="00683CBC" w:rsidP="00B96F1F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产品品牌公</w:t>
            </w:r>
          </w:p>
          <w:p w14:paraId="40A56D5E" w14:textId="77777777" w:rsidR="005B7414" w:rsidRPr="00491888" w:rsidRDefault="00683CBC" w:rsidP="00B96F1F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众认知度</w:t>
            </w:r>
          </w:p>
        </w:tc>
        <w:tc>
          <w:tcPr>
            <w:tcW w:w="7280" w:type="dxa"/>
            <w:gridSpan w:val="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807932" w14:textId="72F95E33" w:rsidR="00BE7576" w:rsidRDefault="00BE7576" w:rsidP="00B96F1F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同类产品中市场份额大于1</w:t>
            </w:r>
            <w:r>
              <w:rPr>
                <w:rFonts w:asciiTheme="minorEastAsia" w:eastAsiaTheme="minorEastAsia" w:hAnsiTheme="minorEastAsia" w:cs="仿宋"/>
                <w:sz w:val="24"/>
              </w:rPr>
              <w:t xml:space="preserve">0%  </w:t>
            </w:r>
            <w:r w:rsidRPr="00BE7576">
              <w:rPr>
                <w:rFonts w:asciiTheme="minorEastAsia" w:eastAsiaTheme="minorEastAsia" w:hAnsiTheme="minorEastAsia" w:cs="仿宋" w:hint="eastAsia"/>
                <w:sz w:val="24"/>
              </w:rPr>
              <w:t>□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="仿宋"/>
                <w:sz w:val="24"/>
              </w:rPr>
              <w:t xml:space="preserve">     </w:t>
            </w:r>
            <w:r w:rsidR="00683CBC" w:rsidRPr="00491888">
              <w:rPr>
                <w:rFonts w:asciiTheme="minorEastAsia" w:eastAsiaTheme="minorEastAsia" w:hAnsiTheme="minorEastAsia" w:cs="仿宋" w:hint="eastAsia"/>
                <w:sz w:val="24"/>
              </w:rPr>
              <w:t>中国驰名商标</w:t>
            </w:r>
            <w:r w:rsidR="009D1DD1">
              <w:rPr>
                <w:rFonts w:asciiTheme="minorEastAsia" w:eastAsiaTheme="minorEastAsia" w:hAnsiTheme="minorEastAsia" w:cs="仿宋" w:hint="eastAsia"/>
                <w:sz w:val="24"/>
              </w:rPr>
              <w:t xml:space="preserve"> </w:t>
            </w:r>
            <w:r w:rsidR="009D1DD1" w:rsidRPr="009D1DD1">
              <w:rPr>
                <w:rFonts w:asciiTheme="minorEastAsia" w:eastAsiaTheme="minorEastAsia" w:hAnsiTheme="minorEastAsia" w:cs="仿宋" w:hint="eastAsia"/>
                <w:sz w:val="24"/>
              </w:rPr>
              <w:t>□</w:t>
            </w:r>
            <w:r w:rsidR="009D1DD1">
              <w:rPr>
                <w:rFonts w:asciiTheme="minorEastAsia" w:eastAsiaTheme="minorEastAsia" w:hAnsiTheme="minorEastAsia" w:cs="仿宋" w:hint="eastAsia"/>
                <w:sz w:val="24"/>
              </w:rPr>
              <w:t xml:space="preserve"> </w:t>
            </w:r>
          </w:p>
          <w:p w14:paraId="2AA8B9E2" w14:textId="0272790B" w:rsidR="005B7414" w:rsidRPr="00491888" w:rsidRDefault="00683CBC" w:rsidP="00BE757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中华老字号</w:t>
            </w:r>
            <w:r w:rsidR="009D1DD1">
              <w:rPr>
                <w:rFonts w:asciiTheme="minorEastAsia" w:eastAsiaTheme="minorEastAsia" w:hAnsiTheme="minorEastAsia" w:cs="仿宋" w:hint="eastAsia"/>
                <w:sz w:val="24"/>
              </w:rPr>
              <w:t xml:space="preserve"> </w:t>
            </w:r>
            <w:r w:rsidR="009D1DD1" w:rsidRPr="009D1DD1">
              <w:rPr>
                <w:rFonts w:asciiTheme="minorEastAsia" w:eastAsiaTheme="minorEastAsia" w:hAnsiTheme="minorEastAsia" w:cs="仿宋" w:hint="eastAsia"/>
                <w:sz w:val="24"/>
              </w:rPr>
              <w:t>□</w:t>
            </w: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 xml:space="preserve">  </w:t>
            </w:r>
            <w:r w:rsidR="00BE7576">
              <w:rPr>
                <w:rFonts w:asciiTheme="minorEastAsia" w:eastAsiaTheme="minorEastAsia" w:hAnsiTheme="minorEastAsia" w:cs="仿宋"/>
                <w:sz w:val="24"/>
              </w:rPr>
              <w:t xml:space="preserve"> </w:t>
            </w: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 xml:space="preserve">  省级名牌产品</w:t>
            </w:r>
            <w:r w:rsidR="009D1DD1">
              <w:rPr>
                <w:rFonts w:asciiTheme="minorEastAsia" w:eastAsiaTheme="minorEastAsia" w:hAnsiTheme="minorEastAsia" w:cs="仿宋" w:hint="eastAsia"/>
                <w:sz w:val="24"/>
              </w:rPr>
              <w:t xml:space="preserve"> </w:t>
            </w:r>
            <w:r w:rsidR="009D1DD1" w:rsidRPr="009D1DD1">
              <w:rPr>
                <w:rFonts w:asciiTheme="minorEastAsia" w:eastAsiaTheme="minorEastAsia" w:hAnsiTheme="minorEastAsia" w:cs="仿宋" w:hint="eastAsia"/>
                <w:sz w:val="24"/>
              </w:rPr>
              <w:t>□</w:t>
            </w:r>
            <w:r w:rsidR="00BE7576">
              <w:rPr>
                <w:rFonts w:asciiTheme="minorEastAsia" w:eastAsiaTheme="minorEastAsia" w:hAnsiTheme="minorEastAsia" w:cs="仿宋" w:hint="eastAsia"/>
                <w:sz w:val="24"/>
              </w:rPr>
              <w:t xml:space="preserve"> </w:t>
            </w:r>
            <w:r w:rsidR="00BE7576">
              <w:rPr>
                <w:rFonts w:asciiTheme="minorEastAsia" w:eastAsiaTheme="minorEastAsia" w:hAnsiTheme="minorEastAsia" w:cs="仿宋"/>
                <w:sz w:val="24"/>
              </w:rPr>
              <w:t xml:space="preserve">     </w:t>
            </w: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驰名商标</w:t>
            </w:r>
            <w:r w:rsidR="009D1DD1">
              <w:rPr>
                <w:rFonts w:asciiTheme="minorEastAsia" w:eastAsiaTheme="minorEastAsia" w:hAnsiTheme="minorEastAsia" w:cs="仿宋" w:hint="eastAsia"/>
                <w:sz w:val="24"/>
              </w:rPr>
              <w:t xml:space="preserve"> </w:t>
            </w:r>
            <w:r w:rsidR="009D1DD1" w:rsidRPr="009D1DD1">
              <w:rPr>
                <w:rFonts w:asciiTheme="minorEastAsia" w:eastAsiaTheme="minorEastAsia" w:hAnsiTheme="minorEastAsia" w:cs="仿宋" w:hint="eastAsia"/>
                <w:sz w:val="24"/>
              </w:rPr>
              <w:t>□</w:t>
            </w:r>
          </w:p>
        </w:tc>
      </w:tr>
      <w:tr w:rsidR="00E704E8" w:rsidRPr="00491888" w14:paraId="0DDACEFC" w14:textId="77777777" w:rsidTr="00815D98">
        <w:trPr>
          <w:trHeight w:val="946"/>
        </w:trPr>
        <w:tc>
          <w:tcPr>
            <w:tcW w:w="190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B23ACD" w14:textId="77777777" w:rsidR="00E704E8" w:rsidRDefault="00E704E8" w:rsidP="00E704E8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产品检验</w:t>
            </w:r>
          </w:p>
          <w:p w14:paraId="2D4DC043" w14:textId="7100B1CF" w:rsidR="00E704E8" w:rsidRPr="00491888" w:rsidRDefault="00E704E8" w:rsidP="00E704E8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报告</w:t>
            </w: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5A263A" w14:textId="3E8F44E8" w:rsidR="00E704E8" w:rsidRDefault="00E704E8" w:rsidP="00E704E8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 xml:space="preserve">有 </w:t>
            </w:r>
            <w:r w:rsidRPr="00E704E8">
              <w:rPr>
                <w:rFonts w:asciiTheme="minorEastAsia" w:eastAsiaTheme="minorEastAsia" w:hAnsiTheme="minorEastAsia" w:cs="仿宋" w:hint="eastAsia"/>
                <w:sz w:val="24"/>
              </w:rPr>
              <w:t>□</w:t>
            </w:r>
          </w:p>
          <w:p w14:paraId="60DC9625" w14:textId="7ACCB662" w:rsidR="00E704E8" w:rsidRPr="00491888" w:rsidRDefault="00E704E8" w:rsidP="00E704E8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 xml:space="preserve">无 </w:t>
            </w:r>
            <w:r w:rsidRPr="00E704E8">
              <w:rPr>
                <w:rFonts w:asciiTheme="minorEastAsia" w:eastAsiaTheme="minorEastAsia" w:hAnsiTheme="minorEastAsia" w:cs="仿宋" w:hint="eastAsia"/>
                <w:sz w:val="24"/>
              </w:rPr>
              <w:t>□</w:t>
            </w:r>
          </w:p>
        </w:tc>
        <w:tc>
          <w:tcPr>
            <w:tcW w:w="2268" w:type="dxa"/>
            <w:gridSpan w:val="2"/>
            <w:vAlign w:val="center"/>
          </w:tcPr>
          <w:p w14:paraId="41793196" w14:textId="77777777" w:rsidR="00B700F3" w:rsidRDefault="005535EF" w:rsidP="00B700F3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有无抽检不合格或</w:t>
            </w:r>
          </w:p>
          <w:p w14:paraId="0978FA49" w14:textId="6B79FA03" w:rsidR="00E704E8" w:rsidRPr="00491888" w:rsidRDefault="00B700F3" w:rsidP="00B700F3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其它</w:t>
            </w:r>
            <w:r w:rsidR="005535EF">
              <w:rPr>
                <w:rFonts w:asciiTheme="minorEastAsia" w:eastAsiaTheme="minorEastAsia" w:hAnsiTheme="minorEastAsia" w:cs="仿宋" w:hint="eastAsia"/>
                <w:sz w:val="24"/>
              </w:rPr>
              <w:t>食品安全事件</w:t>
            </w:r>
          </w:p>
        </w:tc>
        <w:tc>
          <w:tcPr>
            <w:tcW w:w="3453" w:type="dxa"/>
            <w:gridSpan w:val="3"/>
            <w:vAlign w:val="center"/>
          </w:tcPr>
          <w:p w14:paraId="14ED395D" w14:textId="4B3D1C4F" w:rsidR="00B700F3" w:rsidRPr="00B700F3" w:rsidRDefault="00B700F3" w:rsidP="00815D98">
            <w:pPr>
              <w:adjustRightInd w:val="0"/>
              <w:snapToGrid w:val="0"/>
              <w:ind w:firstLineChars="200" w:firstLine="480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无</w:t>
            </w:r>
            <w:r w:rsidRPr="00B700F3">
              <w:rPr>
                <w:rFonts w:asciiTheme="minorEastAsia" w:eastAsiaTheme="minorEastAsia" w:hAnsiTheme="minorEastAsia" w:cs="仿宋" w:hint="eastAsia"/>
                <w:sz w:val="24"/>
              </w:rPr>
              <w:t xml:space="preserve"> □</w:t>
            </w:r>
          </w:p>
          <w:p w14:paraId="1AD58EFA" w14:textId="0C08C6A4" w:rsidR="00E704E8" w:rsidRPr="00491888" w:rsidRDefault="00B700F3" w:rsidP="00815D98">
            <w:pPr>
              <w:adjustRightInd w:val="0"/>
              <w:snapToGrid w:val="0"/>
              <w:ind w:firstLineChars="200" w:firstLine="480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有</w:t>
            </w:r>
            <w:r w:rsidRPr="00B700F3">
              <w:rPr>
                <w:rFonts w:asciiTheme="minorEastAsia" w:eastAsiaTheme="minorEastAsia" w:hAnsiTheme="minorEastAsia" w:cs="仿宋" w:hint="eastAsia"/>
                <w:sz w:val="24"/>
              </w:rPr>
              <w:t xml:space="preserve"> □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>（请</w:t>
            </w:r>
            <w:r w:rsidR="00815D98">
              <w:rPr>
                <w:rFonts w:asciiTheme="minorEastAsia" w:eastAsiaTheme="minorEastAsia" w:hAnsiTheme="minorEastAsia" w:cs="仿宋" w:hint="eastAsia"/>
                <w:sz w:val="24"/>
              </w:rPr>
              <w:t>另附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>说明）</w:t>
            </w:r>
          </w:p>
        </w:tc>
      </w:tr>
    </w:tbl>
    <w:p w14:paraId="7F8EAD3C" w14:textId="77777777" w:rsidR="00CF648F" w:rsidRPr="00C93F18" w:rsidRDefault="00CF648F">
      <w:pPr>
        <w:rPr>
          <w:sz w:val="30"/>
          <w:szCs w:val="30"/>
        </w:rPr>
      </w:pPr>
    </w:p>
    <w:p w14:paraId="04A60896" w14:textId="38CEB135" w:rsidR="00CF648F" w:rsidRPr="00C93F18" w:rsidRDefault="00183019" w:rsidP="00183019">
      <w:pPr>
        <w:spacing w:line="360" w:lineRule="auto"/>
        <w:rPr>
          <w:rFonts w:asciiTheme="minorEastAsia" w:eastAsiaTheme="minorEastAsia" w:hAnsiTheme="minorEastAsia" w:cs="仿宋"/>
          <w:b/>
          <w:sz w:val="30"/>
          <w:szCs w:val="30"/>
        </w:rPr>
      </w:pPr>
      <w:r w:rsidRPr="00C93F18">
        <w:rPr>
          <w:rFonts w:asciiTheme="minorEastAsia" w:eastAsiaTheme="minorEastAsia" w:hAnsiTheme="minorEastAsia" w:cs="仿宋" w:hint="eastAsia"/>
          <w:b/>
          <w:sz w:val="30"/>
          <w:szCs w:val="30"/>
        </w:rPr>
        <w:t>三、推荐审核审定意见</w:t>
      </w:r>
    </w:p>
    <w:tbl>
      <w:tblPr>
        <w:tblW w:w="91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1"/>
        <w:gridCol w:w="6429"/>
      </w:tblGrid>
      <w:tr w:rsidR="005B7414" w:rsidRPr="00491888" w14:paraId="175E7170" w14:textId="77777777" w:rsidTr="009D62AA">
        <w:trPr>
          <w:trHeight w:val="1849"/>
        </w:trPr>
        <w:tc>
          <w:tcPr>
            <w:tcW w:w="27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tcMar>
              <w:top w:w="142" w:type="dxa"/>
              <w:left w:w="85" w:type="dxa"/>
              <w:bottom w:w="113" w:type="dxa"/>
              <w:right w:w="57" w:type="dxa"/>
            </w:tcMar>
            <w:vAlign w:val="center"/>
          </w:tcPr>
          <w:p w14:paraId="1AC039B8" w14:textId="77777777" w:rsidR="005B7414" w:rsidRPr="00491888" w:rsidRDefault="00683CBC" w:rsidP="006A7E33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bCs/>
                <w:sz w:val="24"/>
              </w:rPr>
              <w:t>各省、自治区、直辖市、计划单列市食品工业协会（食品办），各专业委员会（分会）推荐意见</w:t>
            </w:r>
          </w:p>
        </w:tc>
        <w:tc>
          <w:tcPr>
            <w:tcW w:w="642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42" w:type="dxa"/>
              <w:left w:w="85" w:type="dxa"/>
              <w:bottom w:w="113" w:type="dxa"/>
              <w:right w:w="57" w:type="dxa"/>
            </w:tcMar>
            <w:vAlign w:val="center"/>
          </w:tcPr>
          <w:p w14:paraId="67F1C9FF" w14:textId="691030EA" w:rsidR="005B7414" w:rsidRDefault="00683CBC" w:rsidP="006A7E33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bCs/>
                <w:sz w:val="24"/>
              </w:rPr>
              <w:t>联系人：</w:t>
            </w:r>
            <w:r w:rsidR="007317C2">
              <w:rPr>
                <w:rFonts w:asciiTheme="minorEastAsia" w:eastAsiaTheme="minorEastAsia" w:hAnsiTheme="minorEastAsia" w:cs="仿宋" w:hint="eastAsia"/>
                <w:bCs/>
                <w:sz w:val="24"/>
              </w:rPr>
              <w:t xml:space="preserve"> </w:t>
            </w:r>
            <w:r w:rsidR="007317C2">
              <w:rPr>
                <w:rFonts w:asciiTheme="minorEastAsia" w:eastAsiaTheme="minorEastAsia" w:hAnsiTheme="minorEastAsia" w:cs="仿宋"/>
                <w:bCs/>
                <w:sz w:val="24"/>
              </w:rPr>
              <w:t xml:space="preserve">          </w:t>
            </w:r>
            <w:r w:rsidR="007317C2" w:rsidRPr="00491888">
              <w:rPr>
                <w:rFonts w:asciiTheme="minorEastAsia" w:eastAsiaTheme="minorEastAsia" w:hAnsiTheme="minorEastAsia" w:cs="仿宋" w:hint="eastAsia"/>
                <w:bCs/>
                <w:sz w:val="24"/>
              </w:rPr>
              <w:t>电话：</w:t>
            </w:r>
          </w:p>
          <w:p w14:paraId="4B753D68" w14:textId="77777777" w:rsidR="009D62AA" w:rsidRPr="00491888" w:rsidRDefault="009D62AA" w:rsidP="006A7E33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  <w:p w14:paraId="2C2CD719" w14:textId="00145563" w:rsidR="005B7414" w:rsidRPr="00491888" w:rsidRDefault="00683CBC" w:rsidP="006A7E33">
            <w:pPr>
              <w:adjustRightInd w:val="0"/>
              <w:snapToGrid w:val="0"/>
              <w:ind w:firstLineChars="1800" w:firstLine="4320"/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bCs/>
                <w:sz w:val="24"/>
              </w:rPr>
              <w:t>（盖章）</w:t>
            </w:r>
          </w:p>
          <w:p w14:paraId="4F44A443" w14:textId="77777777" w:rsidR="005B7414" w:rsidRPr="00491888" w:rsidRDefault="00683CBC" w:rsidP="006A7E33">
            <w:pPr>
              <w:adjustRightInd w:val="0"/>
              <w:snapToGrid w:val="0"/>
              <w:ind w:firstLineChars="1700" w:firstLine="4080"/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bCs/>
                <w:sz w:val="24"/>
              </w:rPr>
              <w:t>年   月   日</w:t>
            </w:r>
          </w:p>
        </w:tc>
      </w:tr>
      <w:tr w:rsidR="005B7414" w:rsidRPr="00491888" w14:paraId="25FF5240" w14:textId="77777777" w:rsidTr="00C210C7">
        <w:trPr>
          <w:trHeight w:val="1352"/>
        </w:trPr>
        <w:tc>
          <w:tcPr>
            <w:tcW w:w="27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329A06" w14:textId="74651A9F" w:rsidR="005B7414" w:rsidRPr="00491888" w:rsidRDefault="00683CBC" w:rsidP="006A7E3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bCs/>
                <w:sz w:val="24"/>
              </w:rPr>
              <w:lastRenderedPageBreak/>
              <w:t>工作委员会秘书处</w:t>
            </w:r>
            <w:r w:rsidR="00C210C7">
              <w:rPr>
                <w:rFonts w:asciiTheme="minorEastAsia" w:eastAsiaTheme="minorEastAsia" w:hAnsiTheme="minorEastAsia" w:cs="仿宋"/>
                <w:bCs/>
                <w:sz w:val="24"/>
              </w:rPr>
              <w:br/>
            </w:r>
            <w:r w:rsidRPr="00491888">
              <w:rPr>
                <w:rFonts w:asciiTheme="minorEastAsia" w:eastAsiaTheme="minorEastAsia" w:hAnsiTheme="minorEastAsia" w:cs="仿宋" w:hint="eastAsia"/>
                <w:bCs/>
                <w:sz w:val="24"/>
              </w:rPr>
              <w:t>初审意见</w:t>
            </w:r>
          </w:p>
        </w:tc>
        <w:tc>
          <w:tcPr>
            <w:tcW w:w="642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4BA4D5" w14:textId="77777777" w:rsidR="005B7414" w:rsidRPr="00491888" w:rsidRDefault="00683CBC" w:rsidP="006D3052">
            <w:pPr>
              <w:adjustRightInd w:val="0"/>
              <w:snapToGrid w:val="0"/>
              <w:spacing w:before="100" w:beforeAutospacing="1" w:after="100" w:afterAutospacing="1"/>
              <w:ind w:firstLineChars="959" w:firstLine="2302"/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bCs/>
                <w:sz w:val="24"/>
              </w:rPr>
              <w:t>年   月   日</w:t>
            </w:r>
          </w:p>
        </w:tc>
      </w:tr>
      <w:tr w:rsidR="005B7414" w:rsidRPr="00491888" w14:paraId="084C96D7" w14:textId="77777777" w:rsidTr="00C210C7">
        <w:trPr>
          <w:trHeight w:val="1288"/>
        </w:trPr>
        <w:tc>
          <w:tcPr>
            <w:tcW w:w="27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03370B" w14:textId="77777777" w:rsidR="005B7414" w:rsidRPr="00491888" w:rsidRDefault="00683CBC" w:rsidP="006A7E3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bCs/>
                <w:sz w:val="24"/>
              </w:rPr>
              <w:t>专家委员会审核意见</w:t>
            </w:r>
          </w:p>
        </w:tc>
        <w:tc>
          <w:tcPr>
            <w:tcW w:w="642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637A03" w14:textId="77777777" w:rsidR="005B7414" w:rsidRPr="00491888" w:rsidRDefault="00683CBC" w:rsidP="006D3052">
            <w:pPr>
              <w:adjustRightInd w:val="0"/>
              <w:snapToGrid w:val="0"/>
              <w:spacing w:before="100" w:beforeAutospacing="1" w:after="100" w:afterAutospacing="1"/>
              <w:ind w:firstLineChars="959" w:firstLine="2302"/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bCs/>
                <w:sz w:val="24"/>
              </w:rPr>
              <w:t>年   月   日</w:t>
            </w:r>
          </w:p>
        </w:tc>
      </w:tr>
      <w:tr w:rsidR="005B7414" w:rsidRPr="00491888" w14:paraId="13BBD506" w14:textId="77777777" w:rsidTr="00C210C7">
        <w:trPr>
          <w:trHeight w:val="1435"/>
        </w:trPr>
        <w:tc>
          <w:tcPr>
            <w:tcW w:w="27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437019" w14:textId="77777777" w:rsidR="005B7414" w:rsidRPr="00491888" w:rsidRDefault="00683CBC" w:rsidP="006A7E3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bCs/>
                <w:sz w:val="24"/>
              </w:rPr>
              <w:t>工作委员会审定意见</w:t>
            </w:r>
          </w:p>
        </w:tc>
        <w:tc>
          <w:tcPr>
            <w:tcW w:w="642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305F8D" w14:textId="77777777" w:rsidR="005B7414" w:rsidRPr="00491888" w:rsidRDefault="00683CBC" w:rsidP="006D3052">
            <w:pPr>
              <w:adjustRightInd w:val="0"/>
              <w:snapToGrid w:val="0"/>
              <w:spacing w:before="100" w:beforeAutospacing="1" w:after="100" w:afterAutospacing="1"/>
              <w:ind w:firstLineChars="959" w:firstLine="2302"/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bCs/>
                <w:sz w:val="24"/>
              </w:rPr>
              <w:t>年   月   日</w:t>
            </w:r>
          </w:p>
          <w:p w14:paraId="1DCE706D" w14:textId="77777777" w:rsidR="005B7414" w:rsidRPr="00491888" w:rsidRDefault="005B7414" w:rsidP="006D3052">
            <w:pPr>
              <w:adjustRightInd w:val="0"/>
              <w:snapToGrid w:val="0"/>
              <w:spacing w:before="100" w:beforeAutospacing="1" w:after="100" w:afterAutospacing="1"/>
              <w:ind w:firstLineChars="959" w:firstLine="2302"/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</w:tc>
      </w:tr>
    </w:tbl>
    <w:p w14:paraId="27E80F56" w14:textId="77777777" w:rsidR="005B7414" w:rsidRPr="00491888" w:rsidRDefault="005B7414">
      <w:pPr>
        <w:rPr>
          <w:rFonts w:asciiTheme="minorEastAsia" w:eastAsiaTheme="minorEastAsia" w:hAnsiTheme="minorEastAsia"/>
        </w:rPr>
      </w:pPr>
    </w:p>
    <w:sectPr w:rsidR="005B7414" w:rsidRPr="00491888">
      <w:footerReference w:type="default" r:id="rId8"/>
      <w:pgSz w:w="11906" w:h="16838"/>
      <w:pgMar w:top="1984" w:right="1531" w:bottom="1984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D54FE" w14:textId="77777777" w:rsidR="00A567EC" w:rsidRDefault="00A567EC" w:rsidP="00747AD1">
      <w:r>
        <w:separator/>
      </w:r>
    </w:p>
  </w:endnote>
  <w:endnote w:type="continuationSeparator" w:id="0">
    <w:p w14:paraId="02D32239" w14:textId="77777777" w:rsidR="00A567EC" w:rsidRDefault="00A567EC" w:rsidP="00747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4363849"/>
      <w:docPartObj>
        <w:docPartGallery w:val="Page Numbers (Bottom of Page)"/>
        <w:docPartUnique/>
      </w:docPartObj>
    </w:sdtPr>
    <w:sdtContent>
      <w:p w14:paraId="35C65436" w14:textId="69DE0F40" w:rsidR="001D20EF" w:rsidRDefault="001D20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60D2A8F9" w14:textId="77777777" w:rsidR="001D20EF" w:rsidRDefault="001D20E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16DFD" w14:textId="77777777" w:rsidR="00A567EC" w:rsidRDefault="00A567EC" w:rsidP="00747AD1">
      <w:r>
        <w:separator/>
      </w:r>
    </w:p>
  </w:footnote>
  <w:footnote w:type="continuationSeparator" w:id="0">
    <w:p w14:paraId="055E904D" w14:textId="77777777" w:rsidR="00A567EC" w:rsidRDefault="00A567EC" w:rsidP="00747A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4C5C57"/>
    <w:multiLevelType w:val="multilevel"/>
    <w:tmpl w:val="654C5C57"/>
    <w:lvl w:ilvl="0">
      <w:start w:val="1"/>
      <w:numFmt w:val="japaneseCounting"/>
      <w:lvlText w:val="%1、"/>
      <w:lvlJc w:val="left"/>
      <w:pPr>
        <w:tabs>
          <w:tab w:val="left" w:pos="721"/>
        </w:tabs>
        <w:ind w:left="721" w:hanging="48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81"/>
        </w:tabs>
        <w:ind w:left="1081" w:hanging="420"/>
      </w:pPr>
    </w:lvl>
    <w:lvl w:ilvl="2">
      <w:start w:val="1"/>
      <w:numFmt w:val="lowerRoman"/>
      <w:lvlText w:val="%3."/>
      <w:lvlJc w:val="right"/>
      <w:pPr>
        <w:tabs>
          <w:tab w:val="left" w:pos="1501"/>
        </w:tabs>
        <w:ind w:left="1501" w:hanging="420"/>
      </w:pPr>
    </w:lvl>
    <w:lvl w:ilvl="3">
      <w:start w:val="1"/>
      <w:numFmt w:val="decimal"/>
      <w:lvlText w:val="%4."/>
      <w:lvlJc w:val="left"/>
      <w:pPr>
        <w:tabs>
          <w:tab w:val="left" w:pos="1921"/>
        </w:tabs>
        <w:ind w:left="1921" w:hanging="420"/>
      </w:pPr>
    </w:lvl>
    <w:lvl w:ilvl="4">
      <w:start w:val="1"/>
      <w:numFmt w:val="lowerLetter"/>
      <w:lvlText w:val="%5)"/>
      <w:lvlJc w:val="left"/>
      <w:pPr>
        <w:tabs>
          <w:tab w:val="left" w:pos="2341"/>
        </w:tabs>
        <w:ind w:left="2341" w:hanging="420"/>
      </w:pPr>
    </w:lvl>
    <w:lvl w:ilvl="5">
      <w:start w:val="1"/>
      <w:numFmt w:val="lowerRoman"/>
      <w:lvlText w:val="%6."/>
      <w:lvlJc w:val="right"/>
      <w:pPr>
        <w:tabs>
          <w:tab w:val="left" w:pos="2761"/>
        </w:tabs>
        <w:ind w:left="2761" w:hanging="420"/>
      </w:pPr>
    </w:lvl>
    <w:lvl w:ilvl="6">
      <w:start w:val="1"/>
      <w:numFmt w:val="decimal"/>
      <w:lvlText w:val="%7."/>
      <w:lvlJc w:val="left"/>
      <w:pPr>
        <w:tabs>
          <w:tab w:val="left" w:pos="3181"/>
        </w:tabs>
        <w:ind w:left="3181" w:hanging="420"/>
      </w:pPr>
    </w:lvl>
    <w:lvl w:ilvl="7">
      <w:start w:val="1"/>
      <w:numFmt w:val="lowerLetter"/>
      <w:lvlText w:val="%8)"/>
      <w:lvlJc w:val="left"/>
      <w:pPr>
        <w:tabs>
          <w:tab w:val="left" w:pos="3601"/>
        </w:tabs>
        <w:ind w:left="3601" w:hanging="420"/>
      </w:pPr>
    </w:lvl>
    <w:lvl w:ilvl="8">
      <w:start w:val="1"/>
      <w:numFmt w:val="lowerRoman"/>
      <w:lvlText w:val="%9."/>
      <w:lvlJc w:val="right"/>
      <w:pPr>
        <w:tabs>
          <w:tab w:val="left" w:pos="4021"/>
        </w:tabs>
        <w:ind w:left="4021" w:hanging="420"/>
      </w:pPr>
    </w:lvl>
  </w:abstractNum>
  <w:num w:numId="1" w16cid:durableId="232740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66B34F9C"/>
    <w:rsid w:val="00000C05"/>
    <w:rsid w:val="00050C4F"/>
    <w:rsid w:val="00053602"/>
    <w:rsid w:val="000C5EBA"/>
    <w:rsid w:val="00100B44"/>
    <w:rsid w:val="00115BCE"/>
    <w:rsid w:val="00142F72"/>
    <w:rsid w:val="00150759"/>
    <w:rsid w:val="00183019"/>
    <w:rsid w:val="001972A2"/>
    <w:rsid w:val="001D20EF"/>
    <w:rsid w:val="001E4A24"/>
    <w:rsid w:val="001E6135"/>
    <w:rsid w:val="001E68FF"/>
    <w:rsid w:val="0023006F"/>
    <w:rsid w:val="00232C00"/>
    <w:rsid w:val="002335D0"/>
    <w:rsid w:val="00234342"/>
    <w:rsid w:val="002441A1"/>
    <w:rsid w:val="0029301B"/>
    <w:rsid w:val="002B3CA1"/>
    <w:rsid w:val="002B63EA"/>
    <w:rsid w:val="002D0CC0"/>
    <w:rsid w:val="002D2F31"/>
    <w:rsid w:val="002D708F"/>
    <w:rsid w:val="002F4305"/>
    <w:rsid w:val="002F7556"/>
    <w:rsid w:val="00305F11"/>
    <w:rsid w:val="00356304"/>
    <w:rsid w:val="003648A7"/>
    <w:rsid w:val="003C3BAE"/>
    <w:rsid w:val="003D7E35"/>
    <w:rsid w:val="003E1AEC"/>
    <w:rsid w:val="00401347"/>
    <w:rsid w:val="0042100E"/>
    <w:rsid w:val="00436A96"/>
    <w:rsid w:val="004456AA"/>
    <w:rsid w:val="00452B7F"/>
    <w:rsid w:val="00490669"/>
    <w:rsid w:val="00491888"/>
    <w:rsid w:val="004A34B5"/>
    <w:rsid w:val="004A7565"/>
    <w:rsid w:val="004B4931"/>
    <w:rsid w:val="004C5CC4"/>
    <w:rsid w:val="004C66AF"/>
    <w:rsid w:val="004D6577"/>
    <w:rsid w:val="004E1D3D"/>
    <w:rsid w:val="00540748"/>
    <w:rsid w:val="0054798C"/>
    <w:rsid w:val="005535EF"/>
    <w:rsid w:val="00563A8E"/>
    <w:rsid w:val="005B7414"/>
    <w:rsid w:val="005E5131"/>
    <w:rsid w:val="005F2436"/>
    <w:rsid w:val="00604641"/>
    <w:rsid w:val="006178BD"/>
    <w:rsid w:val="00625102"/>
    <w:rsid w:val="00625DD8"/>
    <w:rsid w:val="006368D2"/>
    <w:rsid w:val="00683CBC"/>
    <w:rsid w:val="006A7E33"/>
    <w:rsid w:val="006B4069"/>
    <w:rsid w:val="006B53F2"/>
    <w:rsid w:val="006C31D7"/>
    <w:rsid w:val="006D3052"/>
    <w:rsid w:val="006E6DF3"/>
    <w:rsid w:val="006F5F19"/>
    <w:rsid w:val="00712DB8"/>
    <w:rsid w:val="00724883"/>
    <w:rsid w:val="007317C2"/>
    <w:rsid w:val="00747AD1"/>
    <w:rsid w:val="007759EF"/>
    <w:rsid w:val="00777DB3"/>
    <w:rsid w:val="0079253B"/>
    <w:rsid w:val="00795C11"/>
    <w:rsid w:val="007A1335"/>
    <w:rsid w:val="007F05AE"/>
    <w:rsid w:val="00815D98"/>
    <w:rsid w:val="00837E19"/>
    <w:rsid w:val="00881297"/>
    <w:rsid w:val="008B6EEC"/>
    <w:rsid w:val="008B742F"/>
    <w:rsid w:val="008E0D61"/>
    <w:rsid w:val="00922170"/>
    <w:rsid w:val="009342EF"/>
    <w:rsid w:val="00937E90"/>
    <w:rsid w:val="00945BD5"/>
    <w:rsid w:val="00957355"/>
    <w:rsid w:val="00985760"/>
    <w:rsid w:val="009A39C9"/>
    <w:rsid w:val="009B7716"/>
    <w:rsid w:val="009C690E"/>
    <w:rsid w:val="009D1DD1"/>
    <w:rsid w:val="009D62AA"/>
    <w:rsid w:val="009D6F46"/>
    <w:rsid w:val="009E5BF5"/>
    <w:rsid w:val="009F063B"/>
    <w:rsid w:val="009F3447"/>
    <w:rsid w:val="00A034BB"/>
    <w:rsid w:val="00A30A23"/>
    <w:rsid w:val="00A567EC"/>
    <w:rsid w:val="00A72D05"/>
    <w:rsid w:val="00AA74AD"/>
    <w:rsid w:val="00AB27FC"/>
    <w:rsid w:val="00AB56C1"/>
    <w:rsid w:val="00AC4A0D"/>
    <w:rsid w:val="00AD43D7"/>
    <w:rsid w:val="00AE74E2"/>
    <w:rsid w:val="00AF53AB"/>
    <w:rsid w:val="00AF5771"/>
    <w:rsid w:val="00AF5DDB"/>
    <w:rsid w:val="00B35673"/>
    <w:rsid w:val="00B44D35"/>
    <w:rsid w:val="00B700F3"/>
    <w:rsid w:val="00B96F1F"/>
    <w:rsid w:val="00BC67E9"/>
    <w:rsid w:val="00BD052A"/>
    <w:rsid w:val="00BE418F"/>
    <w:rsid w:val="00BE7576"/>
    <w:rsid w:val="00C05455"/>
    <w:rsid w:val="00C10586"/>
    <w:rsid w:val="00C210C7"/>
    <w:rsid w:val="00C214F0"/>
    <w:rsid w:val="00C42E23"/>
    <w:rsid w:val="00C5604F"/>
    <w:rsid w:val="00C70B83"/>
    <w:rsid w:val="00C93F18"/>
    <w:rsid w:val="00CA5AEB"/>
    <w:rsid w:val="00CB5ACD"/>
    <w:rsid w:val="00CB6280"/>
    <w:rsid w:val="00CD2091"/>
    <w:rsid w:val="00CD3D4C"/>
    <w:rsid w:val="00CE4BCD"/>
    <w:rsid w:val="00CF648F"/>
    <w:rsid w:val="00D03AF5"/>
    <w:rsid w:val="00D20803"/>
    <w:rsid w:val="00D31D2F"/>
    <w:rsid w:val="00D515BB"/>
    <w:rsid w:val="00D652DC"/>
    <w:rsid w:val="00D86366"/>
    <w:rsid w:val="00DA0900"/>
    <w:rsid w:val="00DA6E9F"/>
    <w:rsid w:val="00DA7919"/>
    <w:rsid w:val="00DA7E53"/>
    <w:rsid w:val="00DC55CD"/>
    <w:rsid w:val="00DD4CA9"/>
    <w:rsid w:val="00DD5F48"/>
    <w:rsid w:val="00DE3A88"/>
    <w:rsid w:val="00DE7065"/>
    <w:rsid w:val="00E1415D"/>
    <w:rsid w:val="00E2492E"/>
    <w:rsid w:val="00E25363"/>
    <w:rsid w:val="00E34963"/>
    <w:rsid w:val="00E3580B"/>
    <w:rsid w:val="00E3636D"/>
    <w:rsid w:val="00E704E8"/>
    <w:rsid w:val="00E73ADC"/>
    <w:rsid w:val="00EA4B0A"/>
    <w:rsid w:val="00EB1F5E"/>
    <w:rsid w:val="00EC0CB0"/>
    <w:rsid w:val="00ED6B63"/>
    <w:rsid w:val="00F017C6"/>
    <w:rsid w:val="00F137F6"/>
    <w:rsid w:val="00F42CEC"/>
    <w:rsid w:val="00F74DE5"/>
    <w:rsid w:val="00F867D7"/>
    <w:rsid w:val="00F930D8"/>
    <w:rsid w:val="00FA3BF6"/>
    <w:rsid w:val="00FC2F07"/>
    <w:rsid w:val="0381685A"/>
    <w:rsid w:val="04B35139"/>
    <w:rsid w:val="053E2C54"/>
    <w:rsid w:val="08915791"/>
    <w:rsid w:val="08BA0844"/>
    <w:rsid w:val="08D00067"/>
    <w:rsid w:val="091A6484"/>
    <w:rsid w:val="095C7B4D"/>
    <w:rsid w:val="0A9E7E31"/>
    <w:rsid w:val="0FAE4E7B"/>
    <w:rsid w:val="109D1177"/>
    <w:rsid w:val="12D90460"/>
    <w:rsid w:val="146E5D7A"/>
    <w:rsid w:val="167A0330"/>
    <w:rsid w:val="182F2E27"/>
    <w:rsid w:val="194F322A"/>
    <w:rsid w:val="1A330456"/>
    <w:rsid w:val="1D061E52"/>
    <w:rsid w:val="1D15490D"/>
    <w:rsid w:val="1DA33B45"/>
    <w:rsid w:val="1E6A3B55"/>
    <w:rsid w:val="1F8359DC"/>
    <w:rsid w:val="1FF53625"/>
    <w:rsid w:val="20784E15"/>
    <w:rsid w:val="21725D08"/>
    <w:rsid w:val="21780E44"/>
    <w:rsid w:val="22EF1D4E"/>
    <w:rsid w:val="24BD373E"/>
    <w:rsid w:val="250C1FD0"/>
    <w:rsid w:val="27616164"/>
    <w:rsid w:val="28125B4F"/>
    <w:rsid w:val="288D3427"/>
    <w:rsid w:val="2D9214E0"/>
    <w:rsid w:val="2E0C1292"/>
    <w:rsid w:val="31305298"/>
    <w:rsid w:val="3183186B"/>
    <w:rsid w:val="332E5807"/>
    <w:rsid w:val="33436869"/>
    <w:rsid w:val="33896EE1"/>
    <w:rsid w:val="345B6AD0"/>
    <w:rsid w:val="36F14A0C"/>
    <w:rsid w:val="371476BF"/>
    <w:rsid w:val="37866CC0"/>
    <w:rsid w:val="37B24AB3"/>
    <w:rsid w:val="392C7F5E"/>
    <w:rsid w:val="3AAF547F"/>
    <w:rsid w:val="3AFC4698"/>
    <w:rsid w:val="3AFE01B5"/>
    <w:rsid w:val="3BFA71F9"/>
    <w:rsid w:val="3BFD046C"/>
    <w:rsid w:val="3C0E4427"/>
    <w:rsid w:val="3C1D466B"/>
    <w:rsid w:val="3CA54D8C"/>
    <w:rsid w:val="40383B92"/>
    <w:rsid w:val="40B90E06"/>
    <w:rsid w:val="42BD2703"/>
    <w:rsid w:val="486F5A05"/>
    <w:rsid w:val="48816489"/>
    <w:rsid w:val="4AE41175"/>
    <w:rsid w:val="4BF13C5F"/>
    <w:rsid w:val="4CAA1F4A"/>
    <w:rsid w:val="507A1370"/>
    <w:rsid w:val="53B11E10"/>
    <w:rsid w:val="56290384"/>
    <w:rsid w:val="5BA26C0E"/>
    <w:rsid w:val="5DF43025"/>
    <w:rsid w:val="618E3791"/>
    <w:rsid w:val="62E55633"/>
    <w:rsid w:val="63022CAB"/>
    <w:rsid w:val="63FC2D18"/>
    <w:rsid w:val="66B34F9C"/>
    <w:rsid w:val="66F83B86"/>
    <w:rsid w:val="67505C4C"/>
    <w:rsid w:val="68172D06"/>
    <w:rsid w:val="6A785127"/>
    <w:rsid w:val="6A86769D"/>
    <w:rsid w:val="6C197958"/>
    <w:rsid w:val="6C253DC1"/>
    <w:rsid w:val="6C272818"/>
    <w:rsid w:val="6CB26586"/>
    <w:rsid w:val="6D1C037E"/>
    <w:rsid w:val="6D535020"/>
    <w:rsid w:val="6D745F31"/>
    <w:rsid w:val="6DC748C4"/>
    <w:rsid w:val="6ED44ED9"/>
    <w:rsid w:val="6FD1766A"/>
    <w:rsid w:val="71EE109B"/>
    <w:rsid w:val="72783DCD"/>
    <w:rsid w:val="743469A4"/>
    <w:rsid w:val="74F141CA"/>
    <w:rsid w:val="76AA651F"/>
    <w:rsid w:val="77701517"/>
    <w:rsid w:val="7BF02C26"/>
    <w:rsid w:val="7C4F3DF1"/>
    <w:rsid w:val="7D134762"/>
    <w:rsid w:val="7DDD6181"/>
    <w:rsid w:val="7EEB3B79"/>
    <w:rsid w:val="7FE17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488C9B"/>
  <w15:docId w15:val="{FEA6290D-7AEE-4938-A698-D7CA91F2F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A39C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pPr>
      <w:ind w:leftChars="2500" w:left="100"/>
    </w:pPr>
  </w:style>
  <w:style w:type="paragraph" w:styleId="a4">
    <w:name w:val="header"/>
    <w:basedOn w:val="a"/>
    <w:link w:val="a5"/>
    <w:rsid w:val="00747AD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747AD1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rsid w:val="00747A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47AD1"/>
    <w:rPr>
      <w:kern w:val="2"/>
      <w:sz w:val="18"/>
      <w:szCs w:val="18"/>
    </w:rPr>
  </w:style>
  <w:style w:type="paragraph" w:styleId="a8">
    <w:name w:val="List Paragraph"/>
    <w:basedOn w:val="a"/>
    <w:uiPriority w:val="99"/>
    <w:unhideWhenUsed/>
    <w:rsid w:val="009F063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nfia_kjb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</TotalTime>
  <Pages>6</Pages>
  <Words>299</Words>
  <Characters>1709</Characters>
  <Application>Microsoft Office Word</Application>
  <DocSecurity>0</DocSecurity>
  <Lines>14</Lines>
  <Paragraphs>4</Paragraphs>
  <ScaleCrop>false</ScaleCrop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cnfia_kjb</dc:creator>
  <cp:lastModifiedBy>xiansheng chen</cp:lastModifiedBy>
  <cp:revision>2</cp:revision>
  <cp:lastPrinted>2022-03-16T02:13:00Z</cp:lastPrinted>
  <dcterms:created xsi:type="dcterms:W3CDTF">2023-10-18T05:31:00Z</dcterms:created>
  <dcterms:modified xsi:type="dcterms:W3CDTF">2023-10-18T05:31:00Z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EFCE9D079BFF49C6B094CACE00CC3D36</vt:lpwstr>
  </property>
</Properties>
</file>